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17303" w14:textId="05719C4A" w:rsidR="005B5E16" w:rsidRPr="009F290D" w:rsidRDefault="003C3EE3" w:rsidP="005B5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  <w:r w:rsidRPr="009F290D">
        <w:rPr>
          <w:rFonts w:ascii="Times New Roman" w:hAnsi="Times New Roman" w:cs="Times New Roman"/>
          <w:i/>
          <w:caps/>
          <w:sz w:val="28"/>
          <w:szCs w:val="28"/>
        </w:rPr>
        <w:t xml:space="preserve"> </w:t>
      </w:r>
      <w:r w:rsidR="005B5E16" w:rsidRPr="009F290D">
        <w:rPr>
          <w:rFonts w:ascii="Times New Roman" w:hAnsi="Times New Roman" w:cs="Times New Roman"/>
          <w:i/>
          <w:caps/>
          <w:sz w:val="28"/>
          <w:szCs w:val="28"/>
        </w:rPr>
        <w:t>П</w:t>
      </w:r>
      <w:r w:rsidR="005B5E16" w:rsidRPr="009F290D">
        <w:rPr>
          <w:rFonts w:ascii="Times New Roman" w:hAnsi="Times New Roman" w:cs="Times New Roman"/>
          <w:i/>
          <w:sz w:val="28"/>
          <w:szCs w:val="28"/>
        </w:rPr>
        <w:t>риложение</w:t>
      </w:r>
      <w:r w:rsidR="005B5E16" w:rsidRPr="009F290D">
        <w:rPr>
          <w:rFonts w:ascii="Times New Roman" w:hAnsi="Times New Roman" w:cs="Times New Roman"/>
          <w:i/>
          <w:caps/>
          <w:sz w:val="28"/>
          <w:szCs w:val="28"/>
        </w:rPr>
        <w:t xml:space="preserve"> № __</w:t>
      </w:r>
    </w:p>
    <w:p w14:paraId="27D1AC54" w14:textId="77777777" w:rsidR="0042129F" w:rsidRPr="009F290D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F290D">
        <w:rPr>
          <w:rFonts w:ascii="Times New Roman" w:hAnsi="Times New Roman" w:cs="Times New Roman"/>
          <w:b/>
          <w:caps/>
          <w:sz w:val="28"/>
          <w:szCs w:val="28"/>
        </w:rPr>
        <w:t xml:space="preserve">МИНИСТЕРСТВО ОБРАЗОВАНИЯ, НАУКИ И МОЛОДЕЖИ </w:t>
      </w:r>
    </w:p>
    <w:p w14:paraId="31CCCEAF" w14:textId="77777777" w:rsidR="0042129F" w:rsidRPr="009F290D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F290D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1921E3F2" w14:textId="77777777" w:rsidR="0042129F" w:rsidRPr="009F290D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F290D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4432829F" w14:textId="77777777" w:rsidR="0042129F" w:rsidRPr="009F290D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0C9E115" w14:textId="77777777" w:rsidR="0042129F" w:rsidRPr="009F290D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BCCBBDE" w14:textId="77777777" w:rsidR="0042129F" w:rsidRPr="009F290D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8501A4D" w14:textId="77777777" w:rsidR="0042129F" w:rsidRPr="009F290D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42129F" w:rsidRPr="009F290D" w14:paraId="3027B802" w14:textId="77777777" w:rsidTr="0042129F">
        <w:tc>
          <w:tcPr>
            <w:tcW w:w="5637" w:type="dxa"/>
            <w:hideMark/>
          </w:tcPr>
          <w:p w14:paraId="740DCFF7" w14:textId="77777777" w:rsidR="0042129F" w:rsidRPr="009F290D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29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Введено в действие </w:t>
            </w:r>
          </w:p>
          <w:p w14:paraId="50F02852" w14:textId="77777777" w:rsidR="0042129F" w:rsidRPr="009F290D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29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приказом директора </w:t>
            </w:r>
          </w:p>
          <w:p w14:paraId="2847B9B7" w14:textId="77777777" w:rsidR="0042129F" w:rsidRPr="009F290D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29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«____» _____________ 20____ г.</w:t>
            </w:r>
          </w:p>
          <w:p w14:paraId="62AC78D8" w14:textId="77777777" w:rsidR="0042129F" w:rsidRPr="009F290D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9F29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____________</w:t>
            </w:r>
          </w:p>
        </w:tc>
        <w:tc>
          <w:tcPr>
            <w:tcW w:w="3934" w:type="dxa"/>
          </w:tcPr>
          <w:p w14:paraId="0DA4EEBB" w14:textId="77777777" w:rsidR="0042129F" w:rsidRPr="009F290D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9F290D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УТВЕРЖДАЮ</w:t>
            </w:r>
          </w:p>
          <w:p w14:paraId="0B6743DE" w14:textId="77777777" w:rsidR="0042129F" w:rsidRPr="009F290D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9F29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Зам. директора по </w:t>
            </w:r>
            <w:r w:rsidR="00D70FE7" w:rsidRPr="009F290D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</w:t>
            </w:r>
            <w:r w:rsidRPr="009F290D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р</w:t>
            </w:r>
          </w:p>
          <w:p w14:paraId="13A35D83" w14:textId="77777777" w:rsidR="0042129F" w:rsidRPr="009F290D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290D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 xml:space="preserve">________________ </w:t>
            </w:r>
            <w:r w:rsidR="00D70FE7" w:rsidRPr="009F29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С.В. Казак</w:t>
            </w:r>
          </w:p>
          <w:p w14:paraId="7D473776" w14:textId="77777777" w:rsidR="0042129F" w:rsidRPr="009F290D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</w:p>
        </w:tc>
      </w:tr>
    </w:tbl>
    <w:p w14:paraId="7ECAEE3A" w14:textId="77777777" w:rsidR="0042129F" w:rsidRPr="009F290D" w:rsidRDefault="0042129F" w:rsidP="0042129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4A222E8A" w14:textId="77777777" w:rsidR="0042129F" w:rsidRPr="009F290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C604D8F" w14:textId="77777777" w:rsidR="0042129F" w:rsidRPr="009F290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58C303B" w14:textId="77777777" w:rsidR="0042129F" w:rsidRPr="009F290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E2313A2" w14:textId="77777777" w:rsidR="0042129F" w:rsidRPr="009F290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2B523A5" w14:textId="77777777" w:rsidR="0042129F" w:rsidRPr="009F290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A2512BB" w14:textId="77777777" w:rsidR="0042129F" w:rsidRPr="009F290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B4C8D10" w14:textId="77777777" w:rsidR="0042129F" w:rsidRPr="009F290D" w:rsidRDefault="0042129F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90D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42CC9CC4" w14:textId="77777777" w:rsidR="0042129F" w:rsidRPr="009F290D" w:rsidRDefault="006C3D95" w:rsidP="0042129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F290D">
        <w:rPr>
          <w:rFonts w:ascii="Times New Roman" w:hAnsi="Times New Roman" w:cs="Times New Roman"/>
          <w:b/>
          <w:sz w:val="28"/>
          <w:szCs w:val="28"/>
        </w:rPr>
        <w:t>ЕН.02 ДИСКРЕТНАЯ МАТЕМАТИКА</w:t>
      </w:r>
    </w:p>
    <w:p w14:paraId="3EA6F214" w14:textId="77777777" w:rsidR="0042129F" w:rsidRPr="009F290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5A1D22B" w14:textId="77777777" w:rsidR="0042129F" w:rsidRPr="009F290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4C087A7C" w14:textId="77777777" w:rsidR="0042129F" w:rsidRPr="009F290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C4FD018" w14:textId="77777777" w:rsidR="0042129F" w:rsidRPr="009F290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CEF1BE3" w14:textId="77777777" w:rsidR="0042129F" w:rsidRPr="009F290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6598523" w14:textId="1B978CF4" w:rsidR="0042129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007243D" w14:textId="77777777" w:rsidR="009F290D" w:rsidRPr="009F290D" w:rsidRDefault="009F290D" w:rsidP="0042129F">
      <w:pPr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14:paraId="43556F53" w14:textId="77777777" w:rsidR="0042129F" w:rsidRPr="009F290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F9C944D" w14:textId="77777777" w:rsidR="0042129F" w:rsidRPr="009F290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4F21CF2" w14:textId="2E10B438" w:rsidR="0042129F" w:rsidRPr="009105AA" w:rsidRDefault="0042129F" w:rsidP="0042129F">
      <w:pPr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9F290D">
        <w:rPr>
          <w:rFonts w:ascii="Times New Roman" w:hAnsi="Times New Roman" w:cs="Times New Roman"/>
          <w:bCs/>
          <w:sz w:val="28"/>
          <w:szCs w:val="28"/>
        </w:rPr>
        <w:t>20</w:t>
      </w:r>
      <w:r w:rsidR="00F41494" w:rsidRPr="009F290D">
        <w:rPr>
          <w:rFonts w:ascii="Times New Roman" w:hAnsi="Times New Roman" w:cs="Times New Roman"/>
          <w:bCs/>
          <w:sz w:val="28"/>
          <w:szCs w:val="28"/>
        </w:rPr>
        <w:t>2</w:t>
      </w:r>
      <w:r w:rsidR="008C140D" w:rsidRPr="009F290D">
        <w:rPr>
          <w:rFonts w:ascii="Times New Roman" w:hAnsi="Times New Roman" w:cs="Times New Roman"/>
          <w:bCs/>
          <w:sz w:val="28"/>
          <w:szCs w:val="28"/>
        </w:rPr>
        <w:t>3</w:t>
      </w:r>
      <w:r w:rsidRPr="009F290D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Pr="009105AA">
        <w:rPr>
          <w:rFonts w:ascii="Times New Roman" w:hAnsi="Times New Roman" w:cs="Times New Roman"/>
          <w:bCs/>
          <w:sz w:val="24"/>
          <w:szCs w:val="24"/>
        </w:rPr>
        <w:t>.</w:t>
      </w:r>
      <w:r w:rsidRPr="009105AA">
        <w:rPr>
          <w:rFonts w:ascii="Times New Roman" w:hAnsi="Times New Roman" w:cs="Times New Roman"/>
          <w:bCs/>
          <w:sz w:val="24"/>
          <w:szCs w:val="24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7"/>
      </w:tblGrid>
      <w:tr w:rsidR="0042129F" w:rsidRPr="009105AA" w14:paraId="00056363" w14:textId="77777777" w:rsidTr="0042129F">
        <w:trPr>
          <w:trHeight w:val="1985"/>
        </w:trPr>
        <w:tc>
          <w:tcPr>
            <w:tcW w:w="5353" w:type="dxa"/>
          </w:tcPr>
          <w:p w14:paraId="074D5AFE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СОГЛАСОВАНО</w:t>
            </w:r>
          </w:p>
          <w:p w14:paraId="3DA8651E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заседании методического совета </w:t>
            </w:r>
          </w:p>
          <w:p w14:paraId="003BF523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1737ECE6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5787FB56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методсовета</w:t>
            </w:r>
          </w:p>
          <w:p w14:paraId="16C1FAE7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_________________С.В Казак</w:t>
            </w:r>
          </w:p>
          <w:p w14:paraId="2AC321BF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7" w:type="dxa"/>
            <w:hideMark/>
          </w:tcPr>
          <w:p w14:paraId="1AF26E36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Рассмотрено и одобрено на заседании предметной цикловой комиссии</w:t>
            </w:r>
          </w:p>
          <w:p w14:paraId="617ACE94" w14:textId="68397631" w:rsidR="0042129F" w:rsidRPr="009105AA" w:rsidRDefault="00670DD9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информационно-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математических </w:t>
            </w:r>
            <w:r w:rsidR="0042129F"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дисциплин</w:t>
            </w:r>
            <w:proofErr w:type="gramEnd"/>
          </w:p>
          <w:p w14:paraId="3F53F01D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122F550A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3CDE2591" w14:textId="77777777" w:rsidR="0042129F" w:rsidRPr="009105AA" w:rsidRDefault="0042129F" w:rsidP="0042129F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ПЦК _______________</w:t>
            </w:r>
          </w:p>
          <w:p w14:paraId="315409B6" w14:textId="3524EA71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</w:t>
            </w:r>
            <w:r w:rsidR="00670DD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670DD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670DD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Жижко</w:t>
            </w:r>
          </w:p>
        </w:tc>
      </w:tr>
    </w:tbl>
    <w:p w14:paraId="69C27F64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59E028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9D415F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85C6B0B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C8360A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71F0650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C41EE6C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8648A64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41DDA0B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842CF48" w14:textId="77777777" w:rsidR="003332BE" w:rsidRPr="009105AA" w:rsidRDefault="003332B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6616DD96" w14:textId="77777777" w:rsidR="003332BE" w:rsidRPr="009105AA" w:rsidRDefault="003332BE" w:rsidP="004A0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lastRenderedPageBreak/>
        <w:t>Рабочая п</w:t>
      </w:r>
      <w:r w:rsidRPr="009105AA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C85CC4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</w:t>
      </w:r>
      <w:r w:rsidR="00542FBC" w:rsidRPr="009105AA">
        <w:rPr>
          <w:rFonts w:ascii="Times New Roman" w:hAnsi="Times New Roman" w:cs="Times New Roman"/>
          <w:sz w:val="24"/>
          <w:szCs w:val="24"/>
        </w:rPr>
        <w:t>ания</w:t>
      </w:r>
      <w:r w:rsidR="009105AA">
        <w:rPr>
          <w:rFonts w:ascii="Times New Roman" w:hAnsi="Times New Roman" w:cs="Times New Roman"/>
          <w:sz w:val="24"/>
          <w:szCs w:val="24"/>
        </w:rPr>
        <w:t xml:space="preserve"> </w:t>
      </w:r>
      <w:r w:rsidR="009105AA" w:rsidRPr="009105AA">
        <w:rPr>
          <w:rFonts w:ascii="Times New Roman" w:hAnsi="Times New Roman" w:cs="Times New Roman"/>
          <w:sz w:val="24"/>
          <w:szCs w:val="24"/>
        </w:rPr>
        <w:t>с учетом примерной основной образовательной программы специальности</w:t>
      </w:r>
      <w:r w:rsidR="00542FBC" w:rsidRPr="009105AA">
        <w:rPr>
          <w:rFonts w:ascii="Times New Roman" w:hAnsi="Times New Roman" w:cs="Times New Roman"/>
          <w:sz w:val="24"/>
          <w:szCs w:val="24"/>
        </w:rPr>
        <w:t xml:space="preserve">: </w:t>
      </w:r>
      <w:r w:rsidRPr="009105AA">
        <w:rPr>
          <w:rFonts w:ascii="Times New Roman" w:hAnsi="Times New Roman" w:cs="Times New Roman"/>
          <w:sz w:val="24"/>
          <w:szCs w:val="24"/>
        </w:rPr>
        <w:t>09.02.06</w:t>
      </w:r>
      <w:r w:rsidR="00DA377E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Сетевое и системное администрирование, укрупненная группа специальностей 09.00.00 Информатика и вычислительная техника.</w:t>
      </w:r>
    </w:p>
    <w:p w14:paraId="163FBAEE" w14:textId="77777777" w:rsidR="003332BE" w:rsidRPr="009105AA" w:rsidRDefault="003332BE" w:rsidP="004A0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F30478" w14:textId="77777777" w:rsidR="003332BE" w:rsidRPr="009105AA" w:rsidRDefault="003332BE" w:rsidP="004A0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76FF386C" w14:textId="77777777" w:rsidR="003332BE" w:rsidRPr="009105AA" w:rsidRDefault="003332BE" w:rsidP="004A0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824765B" w14:textId="77777777" w:rsidR="003332BE" w:rsidRPr="009105AA" w:rsidRDefault="003332BE" w:rsidP="004A0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Разработчик</w:t>
      </w:r>
      <w:r w:rsidR="00CB74C9" w:rsidRPr="009105AA">
        <w:rPr>
          <w:rFonts w:ascii="Times New Roman" w:hAnsi="Times New Roman" w:cs="Times New Roman"/>
          <w:sz w:val="24"/>
          <w:szCs w:val="24"/>
        </w:rPr>
        <w:t>и</w:t>
      </w:r>
      <w:r w:rsidRPr="009105AA">
        <w:rPr>
          <w:rFonts w:ascii="Times New Roman" w:hAnsi="Times New Roman" w:cs="Times New Roman"/>
          <w:sz w:val="24"/>
          <w:szCs w:val="24"/>
        </w:rPr>
        <w:t>:</w:t>
      </w:r>
    </w:p>
    <w:p w14:paraId="69DD42EB" w14:textId="77777777" w:rsidR="003332BE" w:rsidRPr="009105AA" w:rsidRDefault="00D70FE7" w:rsidP="004A0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3D95">
        <w:rPr>
          <w:rFonts w:ascii="Times New Roman" w:hAnsi="Times New Roman" w:cs="Times New Roman"/>
          <w:sz w:val="24"/>
          <w:szCs w:val="24"/>
        </w:rPr>
        <w:t xml:space="preserve">Кадырова </w:t>
      </w:r>
      <w:proofErr w:type="spellStart"/>
      <w:r w:rsidRPr="006C3D95">
        <w:rPr>
          <w:rFonts w:ascii="Times New Roman" w:hAnsi="Times New Roman" w:cs="Times New Roman"/>
          <w:sz w:val="24"/>
          <w:szCs w:val="24"/>
        </w:rPr>
        <w:t>Мавиле</w:t>
      </w:r>
      <w:proofErr w:type="spellEnd"/>
      <w:r w:rsidRPr="006C3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D95">
        <w:rPr>
          <w:rFonts w:ascii="Times New Roman" w:hAnsi="Times New Roman" w:cs="Times New Roman"/>
          <w:sz w:val="24"/>
          <w:szCs w:val="24"/>
        </w:rPr>
        <w:t>Редвановна</w:t>
      </w:r>
      <w:proofErr w:type="spellEnd"/>
      <w:r w:rsidR="00EC08FE" w:rsidRPr="006C3D95">
        <w:rPr>
          <w:rFonts w:ascii="Times New Roman" w:hAnsi="Times New Roman" w:cs="Times New Roman"/>
          <w:sz w:val="24"/>
          <w:szCs w:val="24"/>
        </w:rPr>
        <w:t>, преподаватель</w:t>
      </w:r>
    </w:p>
    <w:p w14:paraId="685D249C" w14:textId="77777777" w:rsidR="00EC08FE" w:rsidRPr="009105AA" w:rsidRDefault="00EC08F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525C72" w14:textId="77777777" w:rsidR="003332BE" w:rsidRPr="009105AA" w:rsidRDefault="003332BE" w:rsidP="003332B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AB1713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450D86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C8A61E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3D99749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D8D74E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6C9BFC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4CEAED9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816A33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780031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50282B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C5D4A4B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1F818DB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5DE5BE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E789EA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46B88E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C6F886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DD03E0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8E8098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8C347DA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6A86A1B" w14:textId="77777777" w:rsidR="00542FBC" w:rsidRPr="009105AA" w:rsidRDefault="00542F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35FB8E03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9498" w:type="dxa"/>
        <w:tblLook w:val="01E0" w:firstRow="1" w:lastRow="1" w:firstColumn="1" w:lastColumn="1" w:noHBand="0" w:noVBand="0"/>
      </w:tblPr>
      <w:tblGrid>
        <w:gridCol w:w="9349"/>
        <w:gridCol w:w="222"/>
      </w:tblGrid>
      <w:tr w:rsidR="0042129F" w:rsidRPr="009105AA" w14:paraId="180A8968" w14:textId="77777777" w:rsidTr="008C0623">
        <w:tc>
          <w:tcPr>
            <w:tcW w:w="9133" w:type="dxa"/>
          </w:tcPr>
          <w:tbl>
            <w:tblPr>
              <w:tblW w:w="9639" w:type="dxa"/>
              <w:tblLook w:val="01E0" w:firstRow="1" w:lastRow="1" w:firstColumn="1" w:lastColumn="1" w:noHBand="0" w:noVBand="0"/>
            </w:tblPr>
            <w:tblGrid>
              <w:gridCol w:w="8364"/>
              <w:gridCol w:w="1275"/>
            </w:tblGrid>
            <w:tr w:rsidR="00EC08FE" w:rsidRPr="009105AA" w14:paraId="09C8C38E" w14:textId="77777777" w:rsidTr="00EC08FE">
              <w:tc>
                <w:tcPr>
                  <w:tcW w:w="8364" w:type="dxa"/>
                </w:tcPr>
                <w:p w14:paraId="0E83DAD7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hideMark/>
                </w:tcPr>
                <w:p w14:paraId="736F2419" w14:textId="77777777" w:rsidR="00EC08FE" w:rsidRPr="009105AA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стр.</w:t>
                  </w:r>
                </w:p>
              </w:tc>
            </w:tr>
            <w:tr w:rsidR="00EC08FE" w:rsidRPr="009105AA" w14:paraId="6346D102" w14:textId="77777777" w:rsidTr="00EC08FE">
              <w:tc>
                <w:tcPr>
                  <w:tcW w:w="8364" w:type="dxa"/>
                  <w:hideMark/>
                </w:tcPr>
                <w:p w14:paraId="7602C46C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spacing w:after="0" w:line="240" w:lineRule="auto"/>
                    <w:ind w:left="567" w:hanging="425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ОБЩАЯ ХАРАКТЕРИСТИКА РАБОЧЕЙ ПРОГРАММЫ </w:t>
                  </w:r>
                </w:p>
                <w:p w14:paraId="63365905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УЧЕБНОЙ ДИСЦИПЛИНЫ</w:t>
                  </w:r>
                </w:p>
              </w:tc>
              <w:tc>
                <w:tcPr>
                  <w:tcW w:w="1275" w:type="dxa"/>
                </w:tcPr>
                <w:p w14:paraId="37020356" w14:textId="77777777" w:rsidR="00EC08FE" w:rsidRPr="00B570A9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570A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EC08FE" w:rsidRPr="009105AA" w14:paraId="5E55EFB2" w14:textId="77777777" w:rsidTr="00EC08FE">
              <w:trPr>
                <w:trHeight w:val="459"/>
              </w:trPr>
              <w:tc>
                <w:tcPr>
                  <w:tcW w:w="8364" w:type="dxa"/>
                  <w:hideMark/>
                </w:tcPr>
                <w:p w14:paraId="2ECD209B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ind w:hanging="19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275" w:type="dxa"/>
                </w:tcPr>
                <w:p w14:paraId="0E689CD9" w14:textId="48C9E3F2" w:rsidR="00EC08FE" w:rsidRPr="00B570A9" w:rsidRDefault="003A1FCC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</w:tr>
            <w:tr w:rsidR="00EC08FE" w:rsidRPr="009105AA" w14:paraId="1EA507F7" w14:textId="77777777" w:rsidTr="00EC08FE">
              <w:trPr>
                <w:trHeight w:val="750"/>
              </w:trPr>
              <w:tc>
                <w:tcPr>
                  <w:tcW w:w="8364" w:type="dxa"/>
                  <w:hideMark/>
                </w:tcPr>
                <w:p w14:paraId="21D968B7" w14:textId="77777777" w:rsidR="00EC08FE" w:rsidRPr="009105AA" w:rsidRDefault="00EC08FE" w:rsidP="00EC08FE">
                  <w:pPr>
                    <w:pStyle w:val="a7"/>
                    <w:numPr>
                      <w:ilvl w:val="2"/>
                      <w:numId w:val="12"/>
                    </w:numPr>
                    <w:tabs>
                      <w:tab w:val="left" w:pos="459"/>
                    </w:tabs>
                    <w:autoSpaceDN w:val="0"/>
                    <w:spacing w:before="0" w:after="200" w:line="276" w:lineRule="auto"/>
                    <w:ind w:left="459" w:hanging="284"/>
                    <w:contextualSpacing/>
                    <w:rPr>
                      <w:b/>
                    </w:rPr>
                  </w:pPr>
                  <w:r w:rsidRPr="009105AA">
                    <w:rPr>
                      <w:b/>
                      <w:bCs/>
                    </w:rPr>
                    <w:t>УСЛОВИЯ РЕАЛИЗАЦИИ ПРОГРАММЫ УЧЕБНОЙ ДИСЦИПЛИНЫ</w:t>
                  </w:r>
                </w:p>
              </w:tc>
              <w:tc>
                <w:tcPr>
                  <w:tcW w:w="1275" w:type="dxa"/>
                </w:tcPr>
                <w:p w14:paraId="2C930149" w14:textId="77777777" w:rsidR="00EC08FE" w:rsidRPr="00B570A9" w:rsidRDefault="00B570A9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570A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</w:p>
              </w:tc>
            </w:tr>
            <w:tr w:rsidR="00EC08FE" w:rsidRPr="009105AA" w14:paraId="51139B70" w14:textId="77777777" w:rsidTr="00EC08FE">
              <w:tc>
                <w:tcPr>
                  <w:tcW w:w="8364" w:type="dxa"/>
                  <w:hideMark/>
                </w:tcPr>
                <w:p w14:paraId="3C2F5C48" w14:textId="77777777" w:rsidR="00EC08FE" w:rsidRPr="009105AA" w:rsidRDefault="00EC08FE">
                  <w:pPr>
                    <w:ind w:left="360" w:hanging="1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4.КОНТРОЛЬ И ОЦЕНКА РЕЗУЛЬТАТОВ ОСВОЕНИЯ УЧЕБНОЙ ДИСЦИПЛИНЫ</w:t>
                  </w:r>
                </w:p>
              </w:tc>
              <w:tc>
                <w:tcPr>
                  <w:tcW w:w="1275" w:type="dxa"/>
                </w:tcPr>
                <w:p w14:paraId="7FF40FEB" w14:textId="21F0C890" w:rsidR="00EC08FE" w:rsidRPr="00B570A9" w:rsidRDefault="00EC08FE" w:rsidP="003C3EE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570A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3C3E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</w:tr>
          </w:tbl>
          <w:p w14:paraId="783EF545" w14:textId="77777777" w:rsidR="0042129F" w:rsidRPr="009105AA" w:rsidRDefault="0042129F" w:rsidP="006315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" w:type="dxa"/>
          </w:tcPr>
          <w:p w14:paraId="22545340" w14:textId="77777777" w:rsidR="0042129F" w:rsidRPr="009105AA" w:rsidRDefault="0042129F" w:rsidP="00F1503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67461560" w14:textId="1E8A0136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УЧЕБНОЙ ДИСЦИПЛИНЫ ЕН.0</w:t>
      </w:r>
      <w:r w:rsidR="00CA788E">
        <w:rPr>
          <w:rFonts w:ascii="Times New Roman" w:hAnsi="Times New Roman" w:cs="Times New Roman"/>
          <w:b/>
          <w:sz w:val="24"/>
          <w:szCs w:val="24"/>
        </w:rPr>
        <w:t>2</w:t>
      </w:r>
      <w:r w:rsidRPr="009105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788E">
        <w:rPr>
          <w:rFonts w:ascii="Times New Roman" w:hAnsi="Times New Roman" w:cs="Times New Roman"/>
          <w:b/>
          <w:sz w:val="24"/>
          <w:szCs w:val="24"/>
        </w:rPr>
        <w:t xml:space="preserve">ДИСКРЕТНАЯ </w:t>
      </w:r>
      <w:r w:rsidRPr="009105AA">
        <w:rPr>
          <w:rFonts w:ascii="Times New Roman" w:hAnsi="Times New Roman" w:cs="Times New Roman"/>
          <w:b/>
          <w:sz w:val="24"/>
          <w:szCs w:val="24"/>
        </w:rPr>
        <w:t>МАТЕМАТИК</w:t>
      </w:r>
      <w:r w:rsidR="00CA788E">
        <w:rPr>
          <w:rFonts w:ascii="Times New Roman" w:hAnsi="Times New Roman" w:cs="Times New Roman"/>
          <w:b/>
          <w:sz w:val="24"/>
          <w:szCs w:val="24"/>
        </w:rPr>
        <w:t>А</w:t>
      </w:r>
    </w:p>
    <w:p w14:paraId="06AEDF5E" w14:textId="77777777" w:rsidR="0042129F" w:rsidRPr="009105AA" w:rsidRDefault="0042129F" w:rsidP="00746D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 xml:space="preserve">1.1. Место дисциплины в структуре основной профессиональной образовательной </w:t>
      </w:r>
      <w:r w:rsidRPr="006C3D95">
        <w:rPr>
          <w:rFonts w:ascii="Times New Roman" w:hAnsi="Times New Roman" w:cs="Times New Roman"/>
          <w:b/>
          <w:sz w:val="24"/>
          <w:szCs w:val="24"/>
        </w:rPr>
        <w:t xml:space="preserve">программы: </w:t>
      </w:r>
      <w:r w:rsidRPr="006C3D95">
        <w:rPr>
          <w:rFonts w:ascii="Times New Roman" w:hAnsi="Times New Roman" w:cs="Times New Roman"/>
          <w:sz w:val="24"/>
          <w:szCs w:val="24"/>
        </w:rPr>
        <w:t>Математический и общий естественно-научный цикл</w:t>
      </w:r>
      <w:r w:rsidR="00EC08FE" w:rsidRPr="006C3D95">
        <w:rPr>
          <w:rFonts w:ascii="Times New Roman" w:hAnsi="Times New Roman" w:cs="Times New Roman"/>
          <w:sz w:val="24"/>
          <w:szCs w:val="24"/>
        </w:rPr>
        <w:t>.</w:t>
      </w:r>
    </w:p>
    <w:p w14:paraId="7DBBC44E" w14:textId="77777777" w:rsidR="00EC08FE" w:rsidRDefault="00EC08FE" w:rsidP="00746DD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переподготовки).</w:t>
      </w:r>
    </w:p>
    <w:p w14:paraId="6A1217C3" w14:textId="77777777" w:rsidR="00746DD0" w:rsidRPr="009105AA" w:rsidRDefault="00746DD0" w:rsidP="00746DD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66D627" w14:textId="77777777" w:rsidR="0042129F" w:rsidRPr="006C3D95" w:rsidRDefault="0042129F" w:rsidP="00746D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C3D95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395"/>
        <w:gridCol w:w="3724"/>
      </w:tblGrid>
      <w:tr w:rsidR="0042129F" w:rsidRPr="006C3D95" w14:paraId="012D8A19" w14:textId="77777777" w:rsidTr="00631563">
        <w:trPr>
          <w:trHeight w:val="649"/>
        </w:trPr>
        <w:tc>
          <w:tcPr>
            <w:tcW w:w="1129" w:type="dxa"/>
            <w:hideMark/>
          </w:tcPr>
          <w:p w14:paraId="2F326CB6" w14:textId="77777777" w:rsidR="0042129F" w:rsidRPr="006C3D95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14:paraId="3C815417" w14:textId="77777777" w:rsidR="0042129F" w:rsidRPr="006C3D95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395" w:type="dxa"/>
            <w:hideMark/>
          </w:tcPr>
          <w:p w14:paraId="4883C541" w14:textId="77777777" w:rsidR="0042129F" w:rsidRPr="006C3D95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724" w:type="dxa"/>
            <w:hideMark/>
          </w:tcPr>
          <w:p w14:paraId="023332B9" w14:textId="77777777" w:rsidR="0042129F" w:rsidRPr="006C3D95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42129F" w:rsidRPr="009105AA" w14:paraId="3C20FE1E" w14:textId="77777777" w:rsidTr="00631563">
        <w:trPr>
          <w:trHeight w:val="212"/>
        </w:trPr>
        <w:tc>
          <w:tcPr>
            <w:tcW w:w="1129" w:type="dxa"/>
          </w:tcPr>
          <w:p w14:paraId="4B179EFA" w14:textId="77777777" w:rsidR="0042129F" w:rsidRPr="006C3D95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3D95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01-ОК5, ОК9-ОК10</w:t>
            </w:r>
          </w:p>
        </w:tc>
        <w:tc>
          <w:tcPr>
            <w:tcW w:w="4395" w:type="dxa"/>
          </w:tcPr>
          <w:p w14:paraId="643AA8A4" w14:textId="77777777" w:rsidR="006C3D95" w:rsidRPr="006C3D95" w:rsidRDefault="006C3D95" w:rsidP="006C3D9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Применять логические операции, формулы логики, законы алгебры логики.</w:t>
            </w:r>
          </w:p>
          <w:p w14:paraId="396481C8" w14:textId="77777777" w:rsidR="006C3D95" w:rsidRPr="006C3D95" w:rsidRDefault="006C3D95" w:rsidP="006C3D9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операции над множествами.</w:t>
            </w:r>
          </w:p>
          <w:p w14:paraId="5FD3A634" w14:textId="77777777" w:rsidR="006C3D95" w:rsidRPr="006C3D95" w:rsidRDefault="006C3D95" w:rsidP="006C3D9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Применять методы криптографической защиты информации.</w:t>
            </w:r>
          </w:p>
          <w:p w14:paraId="559BFCD8" w14:textId="77777777" w:rsidR="0042129F" w:rsidRPr="006C3D95" w:rsidRDefault="006C3D95" w:rsidP="006C3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iCs/>
                <w:sz w:val="24"/>
                <w:szCs w:val="24"/>
              </w:rPr>
              <w:t>Строить графы по исходным данным.</w:t>
            </w:r>
          </w:p>
        </w:tc>
        <w:tc>
          <w:tcPr>
            <w:tcW w:w="3724" w:type="dxa"/>
          </w:tcPr>
          <w:p w14:paraId="5C3FD025" w14:textId="77777777" w:rsidR="006C3D95" w:rsidRPr="006C3D95" w:rsidRDefault="006C3D95" w:rsidP="006C3D9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iCs/>
                <w:sz w:val="24"/>
                <w:szCs w:val="24"/>
              </w:rPr>
              <w:t>Понятия функции алгебры логики, представление функции в совершенных нормальных формах, многочлен Жегалкина</w:t>
            </w:r>
          </w:p>
          <w:p w14:paraId="172107F1" w14:textId="77777777" w:rsidR="006C3D95" w:rsidRPr="006C3D95" w:rsidRDefault="006C3D95" w:rsidP="006C3D9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классы функций, полноту множества функций, теорему Поста.</w:t>
            </w:r>
          </w:p>
          <w:p w14:paraId="693A5CA0" w14:textId="77777777" w:rsidR="006C3D95" w:rsidRPr="006C3D95" w:rsidRDefault="006C3D95" w:rsidP="006C3D9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понятия теории множеств.</w:t>
            </w:r>
          </w:p>
          <w:p w14:paraId="7F00492D" w14:textId="77777777" w:rsidR="006C3D95" w:rsidRPr="006C3D95" w:rsidRDefault="006C3D95" w:rsidP="006C3D9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iCs/>
                <w:sz w:val="24"/>
                <w:szCs w:val="24"/>
              </w:rPr>
              <w:t>Логику предикатов, бинарные отношения и их виды.</w:t>
            </w:r>
          </w:p>
          <w:p w14:paraId="4904487F" w14:textId="77777777" w:rsidR="006C3D95" w:rsidRPr="006C3D95" w:rsidRDefault="006C3D95" w:rsidP="006C3D9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Элементы теории отображений и алгебры подстановок </w:t>
            </w:r>
          </w:p>
          <w:p w14:paraId="445E016F" w14:textId="77777777" w:rsidR="006C3D95" w:rsidRPr="006C3D95" w:rsidRDefault="006C3D95" w:rsidP="006C3D9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iCs/>
                <w:sz w:val="24"/>
                <w:szCs w:val="24"/>
              </w:rPr>
              <w:t>Основы алгебры вычетов и их приложение к простейшим криптографическим шифрам.</w:t>
            </w:r>
          </w:p>
          <w:p w14:paraId="6569DC3C" w14:textId="77777777" w:rsidR="006C3D95" w:rsidRPr="006C3D95" w:rsidRDefault="006C3D95" w:rsidP="006C3D9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iCs/>
                <w:sz w:val="24"/>
                <w:szCs w:val="24"/>
              </w:rPr>
              <w:t>Метод математической индукции.</w:t>
            </w:r>
          </w:p>
          <w:p w14:paraId="2932CCA1" w14:textId="77777777" w:rsidR="006C3D95" w:rsidRPr="006C3D95" w:rsidRDefault="006C3D95" w:rsidP="006C3D9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iCs/>
                <w:sz w:val="24"/>
                <w:szCs w:val="24"/>
              </w:rPr>
              <w:t>Алгоритмическое перечисление основных комбинаторных объектов.</w:t>
            </w:r>
          </w:p>
          <w:p w14:paraId="1CE1065F" w14:textId="77777777" w:rsidR="006C3D95" w:rsidRPr="006C3D95" w:rsidRDefault="006C3D95" w:rsidP="006C3D9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понятия теории графов, характеристики графов, Эйлеровы и Гамильтоновы графы, плоские графы, деревья, ориентированные графы, бинарные деревья.</w:t>
            </w:r>
          </w:p>
          <w:p w14:paraId="7FBE21BB" w14:textId="77777777" w:rsidR="0042129F" w:rsidRPr="009105AA" w:rsidRDefault="006C3D95" w:rsidP="006C3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iCs/>
                <w:sz w:val="24"/>
                <w:szCs w:val="24"/>
              </w:rPr>
              <w:t>Элементы теории автоматов.</w:t>
            </w:r>
          </w:p>
        </w:tc>
      </w:tr>
    </w:tbl>
    <w:p w14:paraId="58C1900D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7079AAC" w14:textId="77777777" w:rsidR="003A1FCC" w:rsidRDefault="003A1F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4C023AF" w14:textId="043A98E1" w:rsidR="00CB6A40" w:rsidRPr="00115C9D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5C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СТРУКТУРА И СОДЕРЖАНИЕ УЧЕБНОЙ ДИСЦИПЛИНЫ </w:t>
      </w:r>
    </w:p>
    <w:p w14:paraId="2A25A5B3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04"/>
        <w:gridCol w:w="1767"/>
      </w:tblGrid>
      <w:tr w:rsidR="00EC08FE" w:rsidRPr="006C3D95" w14:paraId="2C597C51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52958E" w14:textId="77777777" w:rsidR="00EC08FE" w:rsidRPr="006C3D95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400DAD" w14:textId="77777777" w:rsidR="00EC08FE" w:rsidRPr="006C3D95" w:rsidRDefault="00EC08FE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C08FE" w:rsidRPr="006C3D95" w14:paraId="71696A2F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0305E6" w14:textId="77777777" w:rsidR="00EC08FE" w:rsidRPr="006C3D95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5ED33" w14:textId="77777777" w:rsidR="00EC08FE" w:rsidRPr="006C3D95" w:rsidRDefault="006C3D95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</w:tr>
      <w:tr w:rsidR="008C140D" w:rsidRPr="006C3D95" w14:paraId="15AF4657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C8042E" w14:textId="127460F7" w:rsidR="008C140D" w:rsidRPr="006C3D95" w:rsidRDefault="008C140D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52D15" w14:textId="66CF8F70" w:rsidR="008C140D" w:rsidRPr="006C3D95" w:rsidRDefault="008C140D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EC08FE" w:rsidRPr="006C3D95" w14:paraId="6AF87701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1B7EA0" w14:textId="77777777" w:rsidR="00EC08FE" w:rsidRPr="006C3D95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D5B7C9" w14:textId="042476EB" w:rsidR="00BC01AB" w:rsidRPr="00973D77" w:rsidRDefault="00973D77" w:rsidP="00BC01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73D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64</w:t>
            </w:r>
          </w:p>
        </w:tc>
      </w:tr>
      <w:tr w:rsidR="00EC08FE" w:rsidRPr="006C3D95" w14:paraId="15225005" w14:textId="77777777" w:rsidTr="005E59B9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FA4B29" w14:textId="77777777" w:rsidR="00EC08FE" w:rsidRPr="006C3D95" w:rsidRDefault="00EC08FE" w:rsidP="00EC08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EC08FE" w:rsidRPr="006C3D95" w14:paraId="56C3C1BF" w14:textId="77777777" w:rsidTr="005E59B9">
        <w:trPr>
          <w:trHeight w:val="30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0648769" w14:textId="77777777" w:rsidR="00EC08FE" w:rsidRPr="006C3D95" w:rsidRDefault="00EC08FE" w:rsidP="00EC08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ABBECF" w14:textId="77777777" w:rsidR="00EC08FE" w:rsidRPr="006C3D95" w:rsidRDefault="006C3D95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EC08FE" w:rsidRPr="006C3D95" w14:paraId="5210FD79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BD1311" w14:textId="77777777" w:rsidR="00EC08FE" w:rsidRPr="006C3D95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13E55" w14:textId="77777777" w:rsidR="00EC08FE" w:rsidRPr="006C3D95" w:rsidRDefault="006C3D95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C08FE" w:rsidRPr="006C3D95" w14:paraId="3B4BE6A4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D8E671" w14:textId="77777777" w:rsidR="00EC08FE" w:rsidRPr="008C0623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62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D74F0" w14:textId="77777777" w:rsidR="00EC08FE" w:rsidRPr="006C3D95" w:rsidRDefault="00EC08FE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08FE" w:rsidRPr="006C3D95" w14:paraId="259F55CF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DBF80B" w14:textId="77777777" w:rsidR="00EC08FE" w:rsidRPr="008C0623" w:rsidRDefault="008C0623" w:rsidP="00003277">
            <w:pPr>
              <w:pStyle w:val="TableParagraph"/>
              <w:ind w:left="107"/>
              <w:rPr>
                <w:sz w:val="24"/>
                <w:szCs w:val="24"/>
              </w:rPr>
            </w:pPr>
            <w:r w:rsidRPr="008C0623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>, в том числе с применением ИКТ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7AF5D" w14:textId="77777777" w:rsidR="00EC08FE" w:rsidRPr="006C3D95" w:rsidRDefault="006C3D95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73D77" w:rsidRPr="006C3D95" w14:paraId="2B74B6E0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41C82A" w14:textId="37D90C4E" w:rsidR="00973D77" w:rsidRPr="008C0623" w:rsidRDefault="00973D77" w:rsidP="00003277">
            <w:pPr>
              <w:pStyle w:val="TableParagraph"/>
              <w:ind w:left="107"/>
              <w:rPr>
                <w:sz w:val="24"/>
                <w:szCs w:val="24"/>
              </w:rPr>
            </w:pPr>
            <w:r w:rsidRPr="006C3D95">
              <w:rPr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8D80A" w14:textId="7F766562" w:rsidR="00973D77" w:rsidRPr="006C3D95" w:rsidRDefault="00973D77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EC08FE" w:rsidRPr="009105AA" w14:paraId="3E66886C" w14:textId="77777777" w:rsidTr="005E59B9">
        <w:trPr>
          <w:trHeight w:val="405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ABA390" w14:textId="67F9CDBC" w:rsidR="00EC08FE" w:rsidRPr="006C3D95" w:rsidRDefault="00EC08FE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</w:t>
            </w:r>
            <w:r w:rsidR="00973D77" w:rsidRPr="006C3D9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аттестация в</w:t>
            </w:r>
            <w:r w:rsidRPr="006C3D9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форме </w:t>
            </w:r>
            <w:r w:rsidRPr="006C3D95"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экзамена</w:t>
            </w:r>
            <w:r w:rsidRPr="006C3D9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AEC274" w14:textId="77777777" w:rsidR="00EC08FE" w:rsidRPr="006C3D95" w:rsidRDefault="00EC08FE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14:paraId="7E8C7E7B" w14:textId="77777777" w:rsidR="00EC08FE" w:rsidRPr="009105AA" w:rsidRDefault="00EC08FE" w:rsidP="00EC08FE">
      <w:pPr>
        <w:rPr>
          <w:rFonts w:ascii="Times New Roman" w:hAnsi="Times New Roman" w:cs="Times New Roman"/>
          <w:sz w:val="24"/>
          <w:szCs w:val="24"/>
        </w:rPr>
      </w:pPr>
    </w:p>
    <w:p w14:paraId="6EDD406C" w14:textId="77777777" w:rsidR="00EC08FE" w:rsidRPr="009105AA" w:rsidRDefault="00EC08FE" w:rsidP="0042129F">
      <w:pPr>
        <w:rPr>
          <w:rFonts w:ascii="Times New Roman" w:hAnsi="Times New Roman" w:cs="Times New Roman"/>
          <w:b/>
          <w:i/>
          <w:sz w:val="24"/>
          <w:szCs w:val="24"/>
        </w:rPr>
        <w:sectPr w:rsidR="00EC08FE" w:rsidRPr="009105AA" w:rsidSect="00542FBC">
          <w:footerReference w:type="default" r:id="rId8"/>
          <w:pgSz w:w="11906" w:h="16838"/>
          <w:pgMar w:top="993" w:right="850" w:bottom="567" w:left="1701" w:header="708" w:footer="708" w:gutter="0"/>
          <w:cols w:space="720"/>
          <w:titlePg/>
          <w:docGrid w:linePitch="299"/>
        </w:sectPr>
      </w:pPr>
    </w:p>
    <w:p w14:paraId="38FD664C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6C3D95" w:rsidRPr="006C3D95">
        <w:rPr>
          <w:rFonts w:ascii="Times New Roman" w:hAnsi="Times New Roman" w:cs="Times New Roman"/>
          <w:b/>
          <w:sz w:val="24"/>
          <w:szCs w:val="24"/>
        </w:rPr>
        <w:t>ЕН.02 ДИСКРЕТНАЯ МАТЕМАТИКА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465"/>
        <w:gridCol w:w="15"/>
        <w:gridCol w:w="18"/>
        <w:gridCol w:w="8520"/>
        <w:gridCol w:w="1787"/>
        <w:gridCol w:w="1864"/>
      </w:tblGrid>
      <w:tr w:rsidR="00440FA7" w:rsidRPr="009105AA" w14:paraId="5B170423" w14:textId="77777777" w:rsidTr="005E5039">
        <w:trPr>
          <w:trHeight w:val="20"/>
        </w:trPr>
        <w:tc>
          <w:tcPr>
            <w:tcW w:w="725" w:type="pct"/>
          </w:tcPr>
          <w:p w14:paraId="6C4A3D36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9105AA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9105AA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105A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3043" w:type="pct"/>
            <w:gridSpan w:val="4"/>
          </w:tcPr>
          <w:p w14:paraId="771B2505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работы, практические занятия,</w:t>
            </w:r>
            <w:r w:rsidRPr="009105A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9105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105A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обучающихся,</w:t>
            </w:r>
            <w:r w:rsidRPr="009105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курсовая</w:t>
            </w:r>
            <w:r w:rsidRPr="009105A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105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(проект) </w:t>
            </w:r>
            <w:r w:rsidRPr="009105AA">
              <w:rPr>
                <w:rFonts w:ascii="Times New Roman" w:hAnsi="Times New Roman" w:cs="Times New Roman"/>
                <w:i/>
                <w:sz w:val="24"/>
                <w:szCs w:val="24"/>
              </w:rPr>
              <w:t>(если</w:t>
            </w:r>
            <w:r w:rsidRPr="009105AA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i/>
                <w:sz w:val="24"/>
                <w:szCs w:val="24"/>
              </w:rPr>
              <w:t>предусмотрено)</w:t>
            </w:r>
          </w:p>
        </w:tc>
        <w:tc>
          <w:tcPr>
            <w:tcW w:w="603" w:type="pct"/>
          </w:tcPr>
          <w:p w14:paraId="676819F0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9105AA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629" w:type="pct"/>
          </w:tcPr>
          <w:p w14:paraId="1FB80666" w14:textId="77777777" w:rsidR="00440FA7" w:rsidRPr="009105AA" w:rsidRDefault="00440FA7" w:rsidP="009105AA">
            <w:pPr>
              <w:pStyle w:val="TableParagraph"/>
              <w:ind w:left="94"/>
              <w:jc w:val="center"/>
              <w:rPr>
                <w:b/>
                <w:sz w:val="24"/>
                <w:szCs w:val="24"/>
              </w:rPr>
            </w:pPr>
            <w:r w:rsidRPr="009105AA">
              <w:rPr>
                <w:b/>
                <w:sz w:val="24"/>
                <w:szCs w:val="24"/>
              </w:rPr>
              <w:t>Коды</w:t>
            </w:r>
            <w:r w:rsidRPr="009105A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105AA">
              <w:rPr>
                <w:b/>
                <w:sz w:val="24"/>
                <w:szCs w:val="24"/>
              </w:rPr>
              <w:t>формируемых</w:t>
            </w:r>
          </w:p>
          <w:p w14:paraId="71DA3458" w14:textId="77777777" w:rsidR="00440FA7" w:rsidRPr="009105AA" w:rsidRDefault="00440FA7" w:rsidP="009105AA">
            <w:pPr>
              <w:spacing w:after="0" w:line="240" w:lineRule="auto"/>
              <w:ind w:left="9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</w:tr>
      <w:tr w:rsidR="006C3D95" w:rsidRPr="009105AA" w14:paraId="33B824B8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1D068969" w14:textId="77777777" w:rsidR="006C3D95" w:rsidRPr="009105AA" w:rsidRDefault="006C3D95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 </w:t>
            </w:r>
            <w:r w:rsidRPr="006C3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теории множеств</w:t>
            </w:r>
          </w:p>
        </w:tc>
        <w:tc>
          <w:tcPr>
            <w:tcW w:w="3043" w:type="pct"/>
            <w:gridSpan w:val="4"/>
          </w:tcPr>
          <w:p w14:paraId="1ED23AB1" w14:textId="77777777" w:rsidR="006C3D95" w:rsidRPr="009105AA" w:rsidRDefault="006C3D95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02225EF6" w14:textId="77777777" w:rsidR="006C3D95" w:rsidRPr="009105AA" w:rsidRDefault="006C3D95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29" w:type="pct"/>
            <w:vMerge w:val="restart"/>
          </w:tcPr>
          <w:p w14:paraId="7BA1C1DB" w14:textId="77777777" w:rsidR="006C3D95" w:rsidRPr="006C3D95" w:rsidRDefault="006C3D95" w:rsidP="006C3D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</w:t>
            </w:r>
          </w:p>
          <w:p w14:paraId="0796DB23" w14:textId="77777777" w:rsidR="006C3D95" w:rsidRPr="006C3D95" w:rsidRDefault="006C3D95" w:rsidP="006C3D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Cs/>
                <w:sz w:val="24"/>
                <w:szCs w:val="24"/>
              </w:rPr>
              <w:t>ОК 03, ОК 04,</w:t>
            </w:r>
          </w:p>
          <w:p w14:paraId="41617966" w14:textId="77777777" w:rsidR="006C3D95" w:rsidRPr="006C3D95" w:rsidRDefault="006C3D95" w:rsidP="006C3D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Cs/>
                <w:sz w:val="24"/>
                <w:szCs w:val="24"/>
              </w:rPr>
              <w:t>ОК 05, ОК 09,</w:t>
            </w:r>
          </w:p>
          <w:p w14:paraId="537B13EC" w14:textId="77777777" w:rsidR="006C3D95" w:rsidRPr="006C3D95" w:rsidRDefault="006C3D95" w:rsidP="006C3D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C3D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ОК 10</w:t>
            </w:r>
          </w:p>
        </w:tc>
      </w:tr>
      <w:tr w:rsidR="006C3D95" w:rsidRPr="009105AA" w14:paraId="44AA0144" w14:textId="77777777" w:rsidTr="006C3D95">
        <w:trPr>
          <w:trHeight w:val="283"/>
        </w:trPr>
        <w:tc>
          <w:tcPr>
            <w:tcW w:w="725" w:type="pct"/>
            <w:vMerge/>
          </w:tcPr>
          <w:p w14:paraId="3A657478" w14:textId="77777777" w:rsidR="006C3D95" w:rsidRPr="009105AA" w:rsidRDefault="006C3D95" w:rsidP="006C3D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61320053" w14:textId="77777777" w:rsidR="006C3D95" w:rsidRPr="006C3D95" w:rsidRDefault="006C3D95" w:rsidP="006C3D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56435D19" w14:textId="77777777" w:rsidR="006C3D95" w:rsidRPr="006C3D95" w:rsidRDefault="006C3D95" w:rsidP="006C3D9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 и определения теории множеств</w:t>
            </w:r>
          </w:p>
        </w:tc>
        <w:tc>
          <w:tcPr>
            <w:tcW w:w="603" w:type="pct"/>
            <w:vMerge/>
          </w:tcPr>
          <w:p w14:paraId="715765F7" w14:textId="77777777" w:rsidR="006C3D95" w:rsidRPr="009105AA" w:rsidRDefault="006C3D95" w:rsidP="006C3D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0EFA56C" w14:textId="77777777" w:rsidR="006C3D95" w:rsidRPr="009105AA" w:rsidRDefault="006C3D95" w:rsidP="006C3D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C3D95" w:rsidRPr="009105AA" w14:paraId="3342F2EE" w14:textId="77777777" w:rsidTr="007C0687">
        <w:trPr>
          <w:trHeight w:val="283"/>
        </w:trPr>
        <w:tc>
          <w:tcPr>
            <w:tcW w:w="725" w:type="pct"/>
            <w:vMerge/>
          </w:tcPr>
          <w:p w14:paraId="48FF7029" w14:textId="77777777" w:rsidR="006C3D95" w:rsidRPr="009105AA" w:rsidRDefault="006C3D95" w:rsidP="006C3D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0A7EA24D" w14:textId="77777777" w:rsidR="006C3D95" w:rsidRPr="006C3D95" w:rsidRDefault="006C3D95" w:rsidP="006C3D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37250970" w14:textId="77777777" w:rsidR="006C3D95" w:rsidRPr="006C3D95" w:rsidRDefault="006C3D95" w:rsidP="006C3D9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Операции над множествами и их свойства</w:t>
            </w:r>
          </w:p>
        </w:tc>
        <w:tc>
          <w:tcPr>
            <w:tcW w:w="603" w:type="pct"/>
            <w:vMerge/>
          </w:tcPr>
          <w:p w14:paraId="22E7E0A3" w14:textId="77777777" w:rsidR="006C3D95" w:rsidRPr="009105AA" w:rsidRDefault="006C3D95" w:rsidP="006C3D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34A1839D" w14:textId="77777777" w:rsidR="006C3D95" w:rsidRPr="009105AA" w:rsidRDefault="006C3D95" w:rsidP="006C3D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C3D95" w:rsidRPr="009105AA" w14:paraId="22C9B2EE" w14:textId="77777777" w:rsidTr="007C0687">
        <w:trPr>
          <w:trHeight w:val="97"/>
        </w:trPr>
        <w:tc>
          <w:tcPr>
            <w:tcW w:w="725" w:type="pct"/>
            <w:vMerge/>
          </w:tcPr>
          <w:p w14:paraId="2A6E6696" w14:textId="77777777" w:rsidR="006C3D95" w:rsidRPr="009105AA" w:rsidRDefault="006C3D95" w:rsidP="006C3D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68623EF7" w14:textId="77777777" w:rsidR="006C3D95" w:rsidRPr="006C3D95" w:rsidRDefault="006C3D95" w:rsidP="006C3D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1C166598" w14:textId="77777777" w:rsidR="006C3D95" w:rsidRPr="006C3D95" w:rsidRDefault="006C3D95" w:rsidP="006C3D9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Cs/>
                <w:sz w:val="24"/>
                <w:szCs w:val="24"/>
              </w:rPr>
              <w:t>Декартова произведение и степень множества</w:t>
            </w:r>
          </w:p>
        </w:tc>
        <w:tc>
          <w:tcPr>
            <w:tcW w:w="603" w:type="pct"/>
            <w:vMerge/>
          </w:tcPr>
          <w:p w14:paraId="22444639" w14:textId="77777777" w:rsidR="006C3D95" w:rsidRPr="009105AA" w:rsidRDefault="006C3D95" w:rsidP="006C3D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3046AF8E" w14:textId="77777777" w:rsidR="006C3D95" w:rsidRPr="009105AA" w:rsidRDefault="006C3D95" w:rsidP="006C3D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C3D95" w:rsidRPr="009105AA" w14:paraId="6F2033CC" w14:textId="77777777" w:rsidTr="006C3D95">
        <w:trPr>
          <w:trHeight w:val="283"/>
        </w:trPr>
        <w:tc>
          <w:tcPr>
            <w:tcW w:w="725" w:type="pct"/>
            <w:vMerge/>
          </w:tcPr>
          <w:p w14:paraId="2EE20DDB" w14:textId="77777777" w:rsidR="006C3D95" w:rsidRPr="009105AA" w:rsidRDefault="006C3D95" w:rsidP="006C3D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313A69A5" w14:textId="77777777" w:rsidR="006C3D95" w:rsidRPr="006C3D95" w:rsidRDefault="006C3D95" w:rsidP="006C3D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28F3A5AD" w14:textId="77777777" w:rsidR="006C3D95" w:rsidRPr="006C3D95" w:rsidRDefault="006C3D95" w:rsidP="006C3D9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bCs/>
                <w:sz w:val="24"/>
                <w:szCs w:val="24"/>
              </w:rPr>
              <w:t>Отношения в множествах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2627A34F" w14:textId="77777777" w:rsidR="006C3D95" w:rsidRPr="009105AA" w:rsidRDefault="006C3D95" w:rsidP="006C3D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9B0CFC9" w14:textId="77777777" w:rsidR="006C3D95" w:rsidRPr="009105AA" w:rsidRDefault="006C3D95" w:rsidP="006C3D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9105AA" w14:paraId="0439D3D7" w14:textId="77777777" w:rsidTr="005E5039">
        <w:trPr>
          <w:trHeight w:val="20"/>
        </w:trPr>
        <w:tc>
          <w:tcPr>
            <w:tcW w:w="725" w:type="pct"/>
            <w:vMerge/>
          </w:tcPr>
          <w:p w14:paraId="41701AE3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04C44106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Лабораторные</w:t>
            </w:r>
            <w:r w:rsidRPr="009105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7FF2C63" w14:textId="77777777" w:rsidR="00440FA7" w:rsidRPr="009105AA" w:rsidRDefault="006C3D95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29" w:type="pct"/>
            <w:vMerge/>
            <w:vAlign w:val="center"/>
          </w:tcPr>
          <w:p w14:paraId="1356CE6C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9105AA" w14:paraId="4CC039B4" w14:textId="77777777" w:rsidTr="005E5039">
        <w:trPr>
          <w:trHeight w:val="20"/>
        </w:trPr>
        <w:tc>
          <w:tcPr>
            <w:tcW w:w="725" w:type="pct"/>
            <w:vMerge/>
          </w:tcPr>
          <w:p w14:paraId="398080F9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11E0AE32" w14:textId="77777777" w:rsidR="00440FA7" w:rsidRPr="008C140D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14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7387708E" w14:textId="2DFD1EA2" w:rsidR="00440FA7" w:rsidRPr="008C140D" w:rsidRDefault="006C3D95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8C140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/6</w:t>
            </w:r>
          </w:p>
        </w:tc>
        <w:tc>
          <w:tcPr>
            <w:tcW w:w="629" w:type="pct"/>
            <w:vMerge/>
            <w:vAlign w:val="center"/>
          </w:tcPr>
          <w:p w14:paraId="2DF5E0DD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C3D95" w:rsidRPr="009105AA" w14:paraId="07ECFBAB" w14:textId="77777777" w:rsidTr="005E5039">
        <w:trPr>
          <w:trHeight w:val="107"/>
        </w:trPr>
        <w:tc>
          <w:tcPr>
            <w:tcW w:w="725" w:type="pct"/>
            <w:vMerge/>
          </w:tcPr>
          <w:p w14:paraId="057289CF" w14:textId="77777777" w:rsidR="006C3D95" w:rsidRPr="009105AA" w:rsidRDefault="006C3D95" w:rsidP="006C3D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161D6E64" w14:textId="77777777" w:rsidR="006C3D95" w:rsidRPr="009105AA" w:rsidRDefault="006C3D95" w:rsidP="006C3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6" w:type="pct"/>
            <w:gridSpan w:val="3"/>
          </w:tcPr>
          <w:p w14:paraId="0220C1E8" w14:textId="77777777" w:rsidR="006C3D95" w:rsidRPr="006C3D95" w:rsidRDefault="006C3D95" w:rsidP="006C3D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sz w:val="24"/>
                <w:szCs w:val="24"/>
              </w:rPr>
              <w:t>Изображение множеств с помощью кругов Эйлера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3DBB9103" w14:textId="77777777" w:rsidR="006C3D95" w:rsidRPr="009105AA" w:rsidRDefault="006C3D95" w:rsidP="006C3D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FB6EE9E" w14:textId="77777777" w:rsidR="006C3D95" w:rsidRPr="009105AA" w:rsidRDefault="006C3D95" w:rsidP="006C3D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C3D95" w:rsidRPr="009105AA" w14:paraId="13BC4FB4" w14:textId="77777777" w:rsidTr="005E5039">
        <w:trPr>
          <w:trHeight w:val="107"/>
        </w:trPr>
        <w:tc>
          <w:tcPr>
            <w:tcW w:w="725" w:type="pct"/>
            <w:vMerge/>
          </w:tcPr>
          <w:p w14:paraId="297F818D" w14:textId="77777777" w:rsidR="006C3D95" w:rsidRPr="009105AA" w:rsidRDefault="006C3D95" w:rsidP="006C3D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1B99BB11" w14:textId="77777777" w:rsidR="006C3D95" w:rsidRPr="009105AA" w:rsidRDefault="006C3D95" w:rsidP="006C3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6" w:type="pct"/>
            <w:gridSpan w:val="3"/>
          </w:tcPr>
          <w:p w14:paraId="73AA4188" w14:textId="77777777" w:rsidR="006C3D95" w:rsidRPr="006C3D95" w:rsidRDefault="006C3D95" w:rsidP="006C3D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sz w:val="24"/>
                <w:szCs w:val="24"/>
              </w:rPr>
              <w:t>Законы пересечения и объединения множеств. Доказательство основных тождеств алгебры множеств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65A0EDBF" w14:textId="77777777" w:rsidR="006C3D95" w:rsidRPr="009105AA" w:rsidRDefault="006C3D95" w:rsidP="006C3D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9CDB597" w14:textId="77777777" w:rsidR="006C3D95" w:rsidRPr="009105AA" w:rsidRDefault="006C3D95" w:rsidP="006C3D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C3D95" w:rsidRPr="009105AA" w14:paraId="43D3E5DE" w14:textId="77777777" w:rsidTr="005E5039">
        <w:trPr>
          <w:trHeight w:val="107"/>
        </w:trPr>
        <w:tc>
          <w:tcPr>
            <w:tcW w:w="725" w:type="pct"/>
            <w:vMerge/>
          </w:tcPr>
          <w:p w14:paraId="3A4A6ACE" w14:textId="77777777" w:rsidR="006C3D95" w:rsidRPr="009105AA" w:rsidRDefault="006C3D95" w:rsidP="006C3D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53F04670" w14:textId="77777777" w:rsidR="006C3D95" w:rsidRPr="009105AA" w:rsidRDefault="006C3D95" w:rsidP="006C3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6" w:type="pct"/>
            <w:gridSpan w:val="3"/>
          </w:tcPr>
          <w:p w14:paraId="43CB1C37" w14:textId="77777777" w:rsidR="006C3D95" w:rsidRPr="006C3D95" w:rsidRDefault="006C3D95" w:rsidP="006C3D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D95">
              <w:rPr>
                <w:rFonts w:ascii="Times New Roman" w:hAnsi="Times New Roman" w:cs="Times New Roman"/>
                <w:sz w:val="24"/>
                <w:szCs w:val="24"/>
              </w:rPr>
              <w:t>Составление отношений и построение графиков. Определение выполнимости свойств отношений на заданных множествах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6206488A" w14:textId="77777777" w:rsidR="006C3D95" w:rsidRPr="009105AA" w:rsidRDefault="006C3D95" w:rsidP="006C3D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619B8D1" w14:textId="77777777" w:rsidR="006C3D95" w:rsidRPr="009105AA" w:rsidRDefault="006C3D95" w:rsidP="006C3D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03277" w:rsidRPr="009105AA" w14:paraId="573D19C9" w14:textId="77777777" w:rsidTr="005E5039">
        <w:trPr>
          <w:trHeight w:val="20"/>
        </w:trPr>
        <w:tc>
          <w:tcPr>
            <w:tcW w:w="725" w:type="pct"/>
            <w:vMerge/>
          </w:tcPr>
          <w:p w14:paraId="33265B7A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61902B63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603" w:type="pct"/>
            <w:vMerge w:val="restart"/>
          </w:tcPr>
          <w:p w14:paraId="72DD6D86" w14:textId="77777777" w:rsidR="00003277" w:rsidRPr="009105AA" w:rsidRDefault="007C068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9" w:type="pct"/>
            <w:vMerge/>
            <w:vAlign w:val="center"/>
          </w:tcPr>
          <w:p w14:paraId="33BF917C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03277" w:rsidRPr="007C0687" w14:paraId="421D2D3D" w14:textId="77777777" w:rsidTr="005E5039">
        <w:trPr>
          <w:trHeight w:val="20"/>
        </w:trPr>
        <w:tc>
          <w:tcPr>
            <w:tcW w:w="725" w:type="pct"/>
            <w:vMerge/>
          </w:tcPr>
          <w:p w14:paraId="5E1328C2" w14:textId="77777777" w:rsidR="00003277" w:rsidRPr="007C0687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8" w:type="pct"/>
            <w:gridSpan w:val="3"/>
          </w:tcPr>
          <w:p w14:paraId="200F742B" w14:textId="77777777" w:rsidR="00003277" w:rsidRPr="007C0687" w:rsidRDefault="007C0687" w:rsidP="009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68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75" w:type="pct"/>
          </w:tcPr>
          <w:p w14:paraId="0BE8595C" w14:textId="77777777" w:rsidR="00003277" w:rsidRPr="007C0687" w:rsidRDefault="007C0687" w:rsidP="007C06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687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с помощью ИКТ по теме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7C0687">
              <w:rPr>
                <w:rFonts w:ascii="Times New Roman" w:hAnsi="Times New Roman" w:cs="Times New Roman"/>
                <w:bCs/>
                <w:sz w:val="24"/>
                <w:szCs w:val="24"/>
              </w:rPr>
              <w:t>иды отображений»</w:t>
            </w:r>
          </w:p>
        </w:tc>
        <w:tc>
          <w:tcPr>
            <w:tcW w:w="603" w:type="pct"/>
            <w:vMerge/>
          </w:tcPr>
          <w:p w14:paraId="6BB8D9B0" w14:textId="77777777" w:rsidR="00003277" w:rsidRPr="007C0687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D8428C7" w14:textId="77777777" w:rsidR="00003277" w:rsidRPr="007C0687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FA7" w:rsidRPr="009105AA" w14:paraId="6B40AB0D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745D59EB" w14:textId="77777777" w:rsidR="00440FA7" w:rsidRPr="009105AA" w:rsidRDefault="00440FA7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 </w:t>
            </w:r>
            <w:r w:rsidR="007C0687" w:rsidRPr="007C0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математической логики</w:t>
            </w:r>
          </w:p>
        </w:tc>
        <w:tc>
          <w:tcPr>
            <w:tcW w:w="3043" w:type="pct"/>
            <w:gridSpan w:val="4"/>
          </w:tcPr>
          <w:p w14:paraId="3C4F87A1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5212FDAF" w14:textId="77777777" w:rsidR="00440FA7" w:rsidRPr="009105AA" w:rsidRDefault="007C068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29" w:type="pct"/>
            <w:vMerge w:val="restart"/>
          </w:tcPr>
          <w:p w14:paraId="3D9B0661" w14:textId="77777777" w:rsidR="007C0687" w:rsidRPr="007C0687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687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</w:t>
            </w:r>
          </w:p>
          <w:p w14:paraId="7F508EFA" w14:textId="77777777" w:rsidR="007C0687" w:rsidRPr="007C0687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687">
              <w:rPr>
                <w:rFonts w:ascii="Times New Roman" w:hAnsi="Times New Roman" w:cs="Times New Roman"/>
                <w:bCs/>
                <w:sz w:val="24"/>
                <w:szCs w:val="24"/>
              </w:rPr>
              <w:t>ОК 03, ОК 04,</w:t>
            </w:r>
          </w:p>
          <w:p w14:paraId="508A018F" w14:textId="77777777" w:rsidR="007C0687" w:rsidRPr="007C0687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687">
              <w:rPr>
                <w:rFonts w:ascii="Times New Roman" w:hAnsi="Times New Roman" w:cs="Times New Roman"/>
                <w:bCs/>
                <w:sz w:val="24"/>
                <w:szCs w:val="24"/>
              </w:rPr>
              <w:t>ОК 05, ОК 09,</w:t>
            </w:r>
          </w:p>
          <w:p w14:paraId="596AA4C9" w14:textId="77777777" w:rsidR="00440FA7" w:rsidRPr="007C0687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C06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ОК 10</w:t>
            </w:r>
          </w:p>
        </w:tc>
      </w:tr>
      <w:tr w:rsidR="007C0687" w:rsidRPr="009105AA" w14:paraId="5E2DBF37" w14:textId="77777777" w:rsidTr="005E5039">
        <w:trPr>
          <w:trHeight w:val="20"/>
        </w:trPr>
        <w:tc>
          <w:tcPr>
            <w:tcW w:w="725" w:type="pct"/>
            <w:vMerge/>
          </w:tcPr>
          <w:p w14:paraId="2AEF117A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307E439F" w14:textId="77777777" w:rsidR="007C0687" w:rsidRPr="007C0687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6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76F4FD7B" w14:textId="77777777" w:rsidR="007C0687" w:rsidRPr="007C0687" w:rsidRDefault="007C0687" w:rsidP="007C06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687">
              <w:rPr>
                <w:rFonts w:ascii="Times New Roman" w:hAnsi="Times New Roman" w:cs="Times New Roman"/>
                <w:sz w:val="24"/>
                <w:szCs w:val="24"/>
              </w:rPr>
              <w:t>Логические операции. Формулы логики</w:t>
            </w:r>
          </w:p>
        </w:tc>
        <w:tc>
          <w:tcPr>
            <w:tcW w:w="603" w:type="pct"/>
            <w:vMerge/>
          </w:tcPr>
          <w:p w14:paraId="2FAD45E8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55F9040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C0687" w:rsidRPr="009105AA" w14:paraId="2B19CFA2" w14:textId="77777777" w:rsidTr="005E5039">
        <w:trPr>
          <w:trHeight w:val="20"/>
        </w:trPr>
        <w:tc>
          <w:tcPr>
            <w:tcW w:w="725" w:type="pct"/>
            <w:vMerge/>
          </w:tcPr>
          <w:p w14:paraId="1C0D8443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4D97CBAA" w14:textId="77777777" w:rsidR="007C0687" w:rsidRPr="007C0687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6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536D23FB" w14:textId="77777777" w:rsidR="007C0687" w:rsidRPr="007C0687" w:rsidRDefault="007C0687" w:rsidP="007C06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687">
              <w:rPr>
                <w:rFonts w:ascii="Times New Roman" w:hAnsi="Times New Roman" w:cs="Times New Roman"/>
                <w:sz w:val="24"/>
                <w:szCs w:val="24"/>
              </w:rPr>
              <w:t>Законы логики. Равносильные преобразования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1D0A2B41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A2A12A3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C0687" w:rsidRPr="009105AA" w14:paraId="7CEF8FAD" w14:textId="77777777" w:rsidTr="005E5039">
        <w:trPr>
          <w:trHeight w:val="20"/>
        </w:trPr>
        <w:tc>
          <w:tcPr>
            <w:tcW w:w="725" w:type="pct"/>
            <w:vMerge/>
          </w:tcPr>
          <w:p w14:paraId="183F3A38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4CA92AF1" w14:textId="77777777" w:rsidR="007C0687" w:rsidRPr="007C0687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10E14D06" w14:textId="77777777" w:rsidR="007C0687" w:rsidRPr="007C0687" w:rsidRDefault="007C0687" w:rsidP="007C06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687">
              <w:rPr>
                <w:rFonts w:ascii="Times New Roman" w:hAnsi="Times New Roman" w:cs="Times New Roman"/>
                <w:sz w:val="24"/>
                <w:szCs w:val="24"/>
              </w:rPr>
              <w:t>Булевы функции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2E54A11E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FB5CFBD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C0687" w:rsidRPr="009105AA" w14:paraId="36D75C3F" w14:textId="77777777" w:rsidTr="005E5039">
        <w:trPr>
          <w:trHeight w:val="20"/>
        </w:trPr>
        <w:tc>
          <w:tcPr>
            <w:tcW w:w="725" w:type="pct"/>
            <w:vMerge/>
          </w:tcPr>
          <w:p w14:paraId="0D67D02B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62A9BFE2" w14:textId="77777777" w:rsidR="007C0687" w:rsidRPr="007C0687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25333F22" w14:textId="77777777" w:rsidR="007C0687" w:rsidRPr="007C0687" w:rsidRDefault="007C0687" w:rsidP="007C06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687">
              <w:rPr>
                <w:rFonts w:ascii="Times New Roman" w:hAnsi="Times New Roman" w:cs="Times New Roman"/>
                <w:sz w:val="24"/>
                <w:szCs w:val="24"/>
              </w:rPr>
              <w:t>Методы упрощения булевых функций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3A09C2C2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3816A4A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C0687" w:rsidRPr="009105AA" w14:paraId="4F721811" w14:textId="77777777" w:rsidTr="005E5039">
        <w:trPr>
          <w:trHeight w:val="20"/>
        </w:trPr>
        <w:tc>
          <w:tcPr>
            <w:tcW w:w="725" w:type="pct"/>
            <w:vMerge/>
          </w:tcPr>
          <w:p w14:paraId="7EFA9BAC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6F331DED" w14:textId="77777777" w:rsidR="007C0687" w:rsidRPr="007C0687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17100476" w14:textId="77777777" w:rsidR="007C0687" w:rsidRPr="007C0687" w:rsidRDefault="007C0687" w:rsidP="007C06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687">
              <w:rPr>
                <w:rFonts w:ascii="Times New Roman" w:hAnsi="Times New Roman" w:cs="Times New Roman"/>
                <w:sz w:val="24"/>
                <w:szCs w:val="24"/>
              </w:rPr>
              <w:t>Основные классы функций. Полнота множества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5C87E3FA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441E81A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C0687" w:rsidRPr="009105AA" w14:paraId="3AF630F9" w14:textId="77777777" w:rsidTr="005E5039">
        <w:trPr>
          <w:trHeight w:val="20"/>
        </w:trPr>
        <w:tc>
          <w:tcPr>
            <w:tcW w:w="725" w:type="pct"/>
            <w:vMerge/>
          </w:tcPr>
          <w:p w14:paraId="67123038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3FD0D1B3" w14:textId="77777777" w:rsidR="007C0687" w:rsidRPr="007C0687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49099572" w14:textId="77777777" w:rsidR="007C0687" w:rsidRPr="007C0687" w:rsidRDefault="007C0687" w:rsidP="007C06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687">
              <w:rPr>
                <w:rFonts w:ascii="Times New Roman" w:hAnsi="Times New Roman" w:cs="Times New Roman"/>
                <w:sz w:val="24"/>
                <w:szCs w:val="24"/>
              </w:rPr>
              <w:t>Операция двоичного сложения. Многочлен Жегалкина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0FB712F4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D5EDAA0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C0687" w:rsidRPr="009105AA" w14:paraId="00F268F0" w14:textId="77777777" w:rsidTr="005E5039">
        <w:trPr>
          <w:trHeight w:val="20"/>
        </w:trPr>
        <w:tc>
          <w:tcPr>
            <w:tcW w:w="725" w:type="pct"/>
            <w:vMerge/>
          </w:tcPr>
          <w:p w14:paraId="11C19C3F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4B93E3EB" w14:textId="77777777" w:rsidR="007C0687" w:rsidRPr="007C0687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039B8FB5" w14:textId="77777777" w:rsidR="007C0687" w:rsidRPr="007C0687" w:rsidRDefault="007C0687" w:rsidP="007C06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687">
              <w:rPr>
                <w:rFonts w:ascii="Times New Roman" w:hAnsi="Times New Roman" w:cs="Times New Roman"/>
                <w:sz w:val="24"/>
                <w:szCs w:val="24"/>
              </w:rPr>
              <w:t>Основные классы функций. Полнота множества. Теорема Поста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01E4C45C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04DBA57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9105AA" w14:paraId="0E5D3C81" w14:textId="77777777" w:rsidTr="005E5039">
        <w:trPr>
          <w:trHeight w:val="20"/>
        </w:trPr>
        <w:tc>
          <w:tcPr>
            <w:tcW w:w="725" w:type="pct"/>
            <w:vMerge/>
          </w:tcPr>
          <w:p w14:paraId="6EB074AF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027951F1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Лабораторные</w:t>
            </w:r>
            <w:r w:rsidRPr="009105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03494D04" w14:textId="77777777" w:rsidR="00440FA7" w:rsidRPr="009105AA" w:rsidRDefault="007C068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29" w:type="pct"/>
            <w:vMerge/>
            <w:vAlign w:val="center"/>
          </w:tcPr>
          <w:p w14:paraId="2E1C4A5A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03277" w:rsidRPr="009105AA" w14:paraId="6CB33550" w14:textId="77777777" w:rsidTr="005E5039">
        <w:trPr>
          <w:trHeight w:val="20"/>
        </w:trPr>
        <w:tc>
          <w:tcPr>
            <w:tcW w:w="725" w:type="pct"/>
            <w:vMerge/>
          </w:tcPr>
          <w:p w14:paraId="29E6DC95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18A9110E" w14:textId="77777777" w:rsidR="00003277" w:rsidRPr="008C140D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14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29000028" w14:textId="1C7FBE60" w:rsidR="00003277" w:rsidRPr="008C140D" w:rsidRDefault="007C068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8C140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/12</w:t>
            </w:r>
          </w:p>
        </w:tc>
        <w:tc>
          <w:tcPr>
            <w:tcW w:w="629" w:type="pct"/>
            <w:vMerge/>
            <w:vAlign w:val="center"/>
          </w:tcPr>
          <w:p w14:paraId="0012CF9C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C0687" w:rsidRPr="009105AA" w14:paraId="08320218" w14:textId="77777777" w:rsidTr="005E5039">
        <w:trPr>
          <w:trHeight w:val="107"/>
        </w:trPr>
        <w:tc>
          <w:tcPr>
            <w:tcW w:w="725" w:type="pct"/>
            <w:vMerge/>
          </w:tcPr>
          <w:p w14:paraId="32112D42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58021385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6" w:type="pct"/>
            <w:gridSpan w:val="3"/>
          </w:tcPr>
          <w:p w14:paraId="62B3A749" w14:textId="77777777" w:rsidR="007C0687" w:rsidRPr="007C0687" w:rsidRDefault="007C0687" w:rsidP="007C0687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7C0687">
              <w:rPr>
                <w:rFonts w:ascii="Times New Roman" w:hAnsi="Times New Roman" w:cs="Times New Roman"/>
                <w:sz w:val="24"/>
              </w:rPr>
              <w:t>Составление простых и составных высказываний</w:t>
            </w:r>
          </w:p>
        </w:tc>
        <w:tc>
          <w:tcPr>
            <w:tcW w:w="603" w:type="pct"/>
            <w:vMerge/>
          </w:tcPr>
          <w:p w14:paraId="212590C9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39302CC3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C0687" w:rsidRPr="009105AA" w14:paraId="0F810690" w14:textId="77777777" w:rsidTr="005E5039">
        <w:trPr>
          <w:trHeight w:val="107"/>
        </w:trPr>
        <w:tc>
          <w:tcPr>
            <w:tcW w:w="725" w:type="pct"/>
            <w:vMerge/>
          </w:tcPr>
          <w:p w14:paraId="0187109D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35950BDC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6" w:type="pct"/>
            <w:gridSpan w:val="3"/>
          </w:tcPr>
          <w:p w14:paraId="31F4D2F0" w14:textId="77777777" w:rsidR="007C0687" w:rsidRPr="007C0687" w:rsidRDefault="007C0687" w:rsidP="007C0687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7C0687">
              <w:rPr>
                <w:rFonts w:ascii="Times New Roman" w:hAnsi="Times New Roman" w:cs="Times New Roman"/>
                <w:sz w:val="24"/>
              </w:rPr>
              <w:t>оставление таблиц истинности логических выражений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184D023A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D5B3805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C0687" w:rsidRPr="009105AA" w14:paraId="71EEF6A2" w14:textId="77777777" w:rsidTr="005E5039">
        <w:trPr>
          <w:trHeight w:val="107"/>
        </w:trPr>
        <w:tc>
          <w:tcPr>
            <w:tcW w:w="725" w:type="pct"/>
            <w:vMerge/>
          </w:tcPr>
          <w:p w14:paraId="63E5879F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7790B946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6" w:type="pct"/>
            <w:gridSpan w:val="3"/>
          </w:tcPr>
          <w:p w14:paraId="06209C75" w14:textId="77777777" w:rsidR="007C0687" w:rsidRPr="007C0687" w:rsidRDefault="007C0687" w:rsidP="007C0687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7C0687">
              <w:rPr>
                <w:rFonts w:ascii="Times New Roman" w:hAnsi="Times New Roman" w:cs="Times New Roman"/>
                <w:sz w:val="24"/>
              </w:rPr>
              <w:t>Доказательство законов алгебры логики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2C1EE8E1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38D8D84E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C0687" w:rsidRPr="009105AA" w14:paraId="7420870E" w14:textId="77777777" w:rsidTr="005E5039">
        <w:trPr>
          <w:trHeight w:val="107"/>
        </w:trPr>
        <w:tc>
          <w:tcPr>
            <w:tcW w:w="725" w:type="pct"/>
            <w:vMerge/>
          </w:tcPr>
          <w:p w14:paraId="77789DEF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694FC80B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6" w:type="pct"/>
            <w:gridSpan w:val="3"/>
          </w:tcPr>
          <w:p w14:paraId="34BA2F54" w14:textId="77777777" w:rsidR="007C0687" w:rsidRPr="007C0687" w:rsidRDefault="007C0687" w:rsidP="007C0687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7C0687">
              <w:rPr>
                <w:rFonts w:ascii="Times New Roman" w:hAnsi="Times New Roman" w:cs="Times New Roman"/>
                <w:sz w:val="24"/>
              </w:rPr>
              <w:t>Решение текстовых задач с использованием алгебры логики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65B6817B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5922EF7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C0687" w:rsidRPr="009105AA" w14:paraId="39D98F14" w14:textId="77777777" w:rsidTr="005E5039">
        <w:trPr>
          <w:trHeight w:val="107"/>
        </w:trPr>
        <w:tc>
          <w:tcPr>
            <w:tcW w:w="725" w:type="pct"/>
            <w:vMerge/>
          </w:tcPr>
          <w:p w14:paraId="1EEA0F50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145A20D8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86" w:type="pct"/>
            <w:gridSpan w:val="3"/>
          </w:tcPr>
          <w:p w14:paraId="60AABB75" w14:textId="77777777" w:rsidR="007C0687" w:rsidRPr="007C0687" w:rsidRDefault="007C0687" w:rsidP="007C0687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7C0687">
              <w:rPr>
                <w:rFonts w:ascii="Times New Roman" w:hAnsi="Times New Roman" w:cs="Times New Roman"/>
                <w:sz w:val="24"/>
              </w:rPr>
              <w:t>Представление функций в современных нормативных формах. Представление функций в виде СДФН и СКНФ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10E6722A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3B675FE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C0687" w:rsidRPr="009105AA" w14:paraId="4A759B33" w14:textId="77777777" w:rsidTr="005E5039">
        <w:trPr>
          <w:trHeight w:val="107"/>
        </w:trPr>
        <w:tc>
          <w:tcPr>
            <w:tcW w:w="725" w:type="pct"/>
            <w:vMerge/>
          </w:tcPr>
          <w:p w14:paraId="6A52CB34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054A7B09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86" w:type="pct"/>
            <w:gridSpan w:val="3"/>
          </w:tcPr>
          <w:p w14:paraId="155EC663" w14:textId="77777777" w:rsidR="007C0687" w:rsidRPr="007C0687" w:rsidRDefault="007C0687" w:rsidP="007C0687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7C0687">
              <w:rPr>
                <w:rFonts w:ascii="Times New Roman" w:hAnsi="Times New Roman" w:cs="Times New Roman"/>
                <w:sz w:val="24"/>
              </w:rPr>
              <w:t>Исчисление предикатов, выполнение операций над предикатами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6FED8DB1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0761B551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03277" w:rsidRPr="009105AA" w14:paraId="7F5CB9BD" w14:textId="77777777" w:rsidTr="005E5039">
        <w:trPr>
          <w:trHeight w:val="20"/>
        </w:trPr>
        <w:tc>
          <w:tcPr>
            <w:tcW w:w="725" w:type="pct"/>
            <w:vMerge/>
          </w:tcPr>
          <w:p w14:paraId="1CCFC4E7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69C18F6F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603" w:type="pct"/>
            <w:vMerge w:val="restart"/>
          </w:tcPr>
          <w:p w14:paraId="41A87409" w14:textId="77777777" w:rsidR="00003277" w:rsidRPr="009105AA" w:rsidRDefault="007C068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9" w:type="pct"/>
            <w:vMerge/>
            <w:vAlign w:val="center"/>
          </w:tcPr>
          <w:p w14:paraId="76784785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03277" w:rsidRPr="009105AA" w14:paraId="5961D3E1" w14:textId="77777777" w:rsidTr="005E5039">
        <w:trPr>
          <w:trHeight w:val="20"/>
        </w:trPr>
        <w:tc>
          <w:tcPr>
            <w:tcW w:w="725" w:type="pct"/>
            <w:vMerge/>
          </w:tcPr>
          <w:p w14:paraId="234E94C1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8" w:type="pct"/>
            <w:gridSpan w:val="3"/>
          </w:tcPr>
          <w:p w14:paraId="18AD64CA" w14:textId="77777777" w:rsidR="00003277" w:rsidRPr="007C0687" w:rsidRDefault="007C0687" w:rsidP="009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68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75" w:type="pct"/>
          </w:tcPr>
          <w:p w14:paraId="4F006775" w14:textId="77777777" w:rsidR="00003277" w:rsidRPr="009105AA" w:rsidRDefault="007C0687" w:rsidP="008C06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6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логических задач </w:t>
            </w:r>
            <w:r w:rsidR="008C0623">
              <w:rPr>
                <w:rFonts w:ascii="Times New Roman" w:hAnsi="Times New Roman" w:cs="Times New Roman"/>
                <w:bCs/>
                <w:sz w:val="24"/>
                <w:szCs w:val="24"/>
              </w:rPr>
              <w:t>по теме «</w:t>
            </w:r>
            <w:r w:rsidR="008C0623" w:rsidRPr="008C0623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математической логики</w:t>
            </w:r>
            <w:r w:rsidR="008C0623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603" w:type="pct"/>
            <w:vMerge/>
          </w:tcPr>
          <w:p w14:paraId="5D8DD7AE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59828CC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9105AA" w14:paraId="4BA506C7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190A3A4E" w14:textId="77777777" w:rsidR="00440FA7" w:rsidRPr="009105AA" w:rsidRDefault="00003277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 </w:t>
            </w:r>
            <w:r w:rsidR="007C0687" w:rsidRPr="007C0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теории графов</w:t>
            </w:r>
          </w:p>
        </w:tc>
        <w:tc>
          <w:tcPr>
            <w:tcW w:w="3043" w:type="pct"/>
            <w:gridSpan w:val="4"/>
          </w:tcPr>
          <w:p w14:paraId="386B7477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0D5FC091" w14:textId="77777777" w:rsidR="00440FA7" w:rsidRPr="009105AA" w:rsidRDefault="007C068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629" w:type="pct"/>
            <w:vMerge w:val="restart"/>
          </w:tcPr>
          <w:p w14:paraId="2D6B2B28" w14:textId="77777777" w:rsidR="008C0623" w:rsidRPr="008C0623" w:rsidRDefault="008C0623" w:rsidP="008C06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623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</w:t>
            </w:r>
          </w:p>
          <w:p w14:paraId="03636504" w14:textId="77777777" w:rsidR="008C0623" w:rsidRPr="008C0623" w:rsidRDefault="008C0623" w:rsidP="008C06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623">
              <w:rPr>
                <w:rFonts w:ascii="Times New Roman" w:hAnsi="Times New Roman" w:cs="Times New Roman"/>
                <w:bCs/>
                <w:sz w:val="24"/>
                <w:szCs w:val="24"/>
              </w:rPr>
              <w:t>ОК 03, ОК 04,</w:t>
            </w:r>
          </w:p>
          <w:p w14:paraId="172708DF" w14:textId="77777777" w:rsidR="008C0623" w:rsidRPr="008C0623" w:rsidRDefault="008C0623" w:rsidP="008C06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623">
              <w:rPr>
                <w:rFonts w:ascii="Times New Roman" w:hAnsi="Times New Roman" w:cs="Times New Roman"/>
                <w:bCs/>
                <w:sz w:val="24"/>
                <w:szCs w:val="24"/>
              </w:rPr>
              <w:t>ОК 05, ОК 09,</w:t>
            </w:r>
          </w:p>
          <w:p w14:paraId="4F8C1240" w14:textId="77777777" w:rsidR="00440FA7" w:rsidRPr="009105AA" w:rsidRDefault="008C0623" w:rsidP="008C06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 w:rsidRPr="008C062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ОК 10</w:t>
            </w:r>
          </w:p>
        </w:tc>
      </w:tr>
      <w:tr w:rsidR="007C0687" w:rsidRPr="009105AA" w14:paraId="628A5596" w14:textId="77777777" w:rsidTr="005E5039">
        <w:trPr>
          <w:trHeight w:val="20"/>
        </w:trPr>
        <w:tc>
          <w:tcPr>
            <w:tcW w:w="725" w:type="pct"/>
            <w:vMerge/>
          </w:tcPr>
          <w:p w14:paraId="1501DEDB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03CF33E1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3F05FAAE" w14:textId="77777777" w:rsidR="007C0687" w:rsidRPr="007C0687" w:rsidRDefault="007C0687" w:rsidP="007C06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687">
              <w:rPr>
                <w:rFonts w:ascii="Times New Roman" w:hAnsi="Times New Roman" w:cs="Times New Roman"/>
                <w:sz w:val="24"/>
                <w:szCs w:val="24"/>
              </w:rPr>
              <w:t>Основные положения теории графов</w:t>
            </w:r>
          </w:p>
        </w:tc>
        <w:tc>
          <w:tcPr>
            <w:tcW w:w="603" w:type="pct"/>
            <w:vMerge/>
          </w:tcPr>
          <w:p w14:paraId="636ECB09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C7012B4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C0687" w:rsidRPr="009105AA" w14:paraId="23C4D375" w14:textId="77777777" w:rsidTr="005E5039">
        <w:trPr>
          <w:trHeight w:val="20"/>
        </w:trPr>
        <w:tc>
          <w:tcPr>
            <w:tcW w:w="725" w:type="pct"/>
            <w:vMerge/>
          </w:tcPr>
          <w:p w14:paraId="70023F4B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21431E5A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</w:tcPr>
          <w:p w14:paraId="26F03126" w14:textId="77777777" w:rsidR="007C0687" w:rsidRPr="007C0687" w:rsidRDefault="007C0687" w:rsidP="007C06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687">
              <w:rPr>
                <w:rFonts w:ascii="Times New Roman" w:hAnsi="Times New Roman" w:cs="Times New Roman"/>
                <w:sz w:val="24"/>
                <w:szCs w:val="24"/>
              </w:rPr>
              <w:t>Маршруты и пути в неориентированных и ориентированных графах</w:t>
            </w:r>
          </w:p>
        </w:tc>
        <w:tc>
          <w:tcPr>
            <w:tcW w:w="603" w:type="pct"/>
            <w:vMerge/>
          </w:tcPr>
          <w:p w14:paraId="679A3919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28D5A10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C0687" w:rsidRPr="009105AA" w14:paraId="0C7ED350" w14:textId="77777777" w:rsidTr="005E5039">
        <w:trPr>
          <w:trHeight w:val="20"/>
        </w:trPr>
        <w:tc>
          <w:tcPr>
            <w:tcW w:w="725" w:type="pct"/>
            <w:vMerge/>
          </w:tcPr>
          <w:p w14:paraId="50F0F975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479EE20F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</w:tcPr>
          <w:p w14:paraId="35532A26" w14:textId="77777777" w:rsidR="007C0687" w:rsidRPr="007C0687" w:rsidRDefault="007C0687" w:rsidP="007C06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687">
              <w:rPr>
                <w:rFonts w:ascii="Times New Roman" w:hAnsi="Times New Roman" w:cs="Times New Roman"/>
                <w:sz w:val="24"/>
                <w:szCs w:val="24"/>
              </w:rPr>
              <w:t>Связность графов</w:t>
            </w:r>
          </w:p>
        </w:tc>
        <w:tc>
          <w:tcPr>
            <w:tcW w:w="603" w:type="pct"/>
            <w:vMerge/>
          </w:tcPr>
          <w:p w14:paraId="5284BF55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9ACFD50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C0687" w:rsidRPr="009105AA" w14:paraId="1B6A2793" w14:textId="77777777" w:rsidTr="007C0687">
        <w:trPr>
          <w:trHeight w:val="97"/>
        </w:trPr>
        <w:tc>
          <w:tcPr>
            <w:tcW w:w="725" w:type="pct"/>
            <w:vMerge/>
          </w:tcPr>
          <w:p w14:paraId="787D5117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7A9CE5EC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pct"/>
            <w:gridSpan w:val="2"/>
          </w:tcPr>
          <w:p w14:paraId="702D97A0" w14:textId="77777777" w:rsidR="007C0687" w:rsidRPr="007C0687" w:rsidRDefault="007C0687" w:rsidP="007C06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687">
              <w:rPr>
                <w:rFonts w:ascii="Times New Roman" w:hAnsi="Times New Roman" w:cs="Times New Roman"/>
                <w:sz w:val="24"/>
                <w:szCs w:val="24"/>
              </w:rPr>
              <w:t>Эйлеровы графы</w:t>
            </w:r>
          </w:p>
        </w:tc>
        <w:tc>
          <w:tcPr>
            <w:tcW w:w="603" w:type="pct"/>
            <w:vMerge/>
          </w:tcPr>
          <w:p w14:paraId="201ECFEF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91BD293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C0687" w:rsidRPr="009105AA" w14:paraId="6C90D9BB" w14:textId="77777777" w:rsidTr="005E5039">
        <w:trPr>
          <w:trHeight w:val="20"/>
        </w:trPr>
        <w:tc>
          <w:tcPr>
            <w:tcW w:w="725" w:type="pct"/>
            <w:vMerge/>
          </w:tcPr>
          <w:p w14:paraId="527CE188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1BE501EA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3B8729E0" w14:textId="77777777" w:rsidR="007C0687" w:rsidRPr="007C0687" w:rsidRDefault="007C0687" w:rsidP="007C06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687">
              <w:rPr>
                <w:rFonts w:ascii="Times New Roman" w:hAnsi="Times New Roman" w:cs="Times New Roman"/>
                <w:sz w:val="24"/>
                <w:szCs w:val="24"/>
              </w:rPr>
              <w:t>Деревья и взвешенные графы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4B5E553C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CF8B6FC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C0687" w:rsidRPr="009105AA" w14:paraId="36544CF8" w14:textId="77777777" w:rsidTr="005E5039">
        <w:trPr>
          <w:trHeight w:val="20"/>
        </w:trPr>
        <w:tc>
          <w:tcPr>
            <w:tcW w:w="725" w:type="pct"/>
            <w:vMerge/>
          </w:tcPr>
          <w:p w14:paraId="0BFDC243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21124A66" w14:textId="77777777" w:rsidR="007C0687" w:rsidRPr="007C0687" w:rsidRDefault="007C0687" w:rsidP="007C068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687">
              <w:rPr>
                <w:rFonts w:ascii="Times New Roman" w:hAnsi="Times New Roman" w:cs="Times New Roman"/>
                <w:sz w:val="24"/>
                <w:szCs w:val="24"/>
              </w:rPr>
              <w:t>Лабораторные</w:t>
            </w:r>
            <w:r w:rsidRPr="007C06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C0687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5BCFE86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29" w:type="pct"/>
            <w:vMerge/>
            <w:vAlign w:val="center"/>
          </w:tcPr>
          <w:p w14:paraId="4E7D41DB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C0687" w:rsidRPr="009105AA" w14:paraId="6A3FE31C" w14:textId="77777777" w:rsidTr="005E5039">
        <w:trPr>
          <w:trHeight w:val="20"/>
        </w:trPr>
        <w:tc>
          <w:tcPr>
            <w:tcW w:w="725" w:type="pct"/>
            <w:vMerge/>
          </w:tcPr>
          <w:p w14:paraId="5B199AD6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0055EE4B" w14:textId="77777777" w:rsidR="007C0687" w:rsidRPr="008C140D" w:rsidRDefault="007C0687" w:rsidP="007C068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14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7BA371F5" w14:textId="6C9085CD" w:rsidR="007C0687" w:rsidRPr="008C140D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8C140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/2</w:t>
            </w:r>
          </w:p>
        </w:tc>
        <w:tc>
          <w:tcPr>
            <w:tcW w:w="629" w:type="pct"/>
            <w:vMerge/>
            <w:vAlign w:val="center"/>
          </w:tcPr>
          <w:p w14:paraId="4857C57B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C0687" w:rsidRPr="009105AA" w14:paraId="41CA511B" w14:textId="77777777" w:rsidTr="005E5039">
        <w:trPr>
          <w:trHeight w:val="107"/>
        </w:trPr>
        <w:tc>
          <w:tcPr>
            <w:tcW w:w="725" w:type="pct"/>
            <w:vMerge/>
          </w:tcPr>
          <w:p w14:paraId="2FF8AACD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71BD3716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86" w:type="pct"/>
            <w:gridSpan w:val="3"/>
          </w:tcPr>
          <w:p w14:paraId="02F7452D" w14:textId="77777777" w:rsidR="007C0687" w:rsidRPr="007C0687" w:rsidRDefault="008C0623" w:rsidP="007C06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623">
              <w:rPr>
                <w:rFonts w:ascii="Times New Roman" w:hAnsi="Times New Roman" w:cs="Times New Roman"/>
                <w:sz w:val="24"/>
                <w:szCs w:val="24"/>
              </w:rPr>
              <w:t>Основы теории графов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63257E53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306C3216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C0687" w:rsidRPr="009105AA" w14:paraId="7ED8BA9A" w14:textId="77777777" w:rsidTr="005E5039">
        <w:trPr>
          <w:trHeight w:val="20"/>
        </w:trPr>
        <w:tc>
          <w:tcPr>
            <w:tcW w:w="725" w:type="pct"/>
            <w:vMerge/>
          </w:tcPr>
          <w:p w14:paraId="09964DDB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66358440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603" w:type="pct"/>
          </w:tcPr>
          <w:p w14:paraId="2E1F8635" w14:textId="77777777" w:rsidR="007C0687" w:rsidRPr="009105AA" w:rsidRDefault="008C0623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29" w:type="pct"/>
            <w:vMerge/>
            <w:vAlign w:val="center"/>
          </w:tcPr>
          <w:p w14:paraId="0A6C7BDE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C0687" w:rsidRPr="009105AA" w14:paraId="665A2F8A" w14:textId="77777777" w:rsidTr="005E5039">
        <w:trPr>
          <w:trHeight w:val="20"/>
        </w:trPr>
        <w:tc>
          <w:tcPr>
            <w:tcW w:w="3768" w:type="pct"/>
            <w:gridSpan w:val="5"/>
          </w:tcPr>
          <w:p w14:paraId="5B7BA6AC" w14:textId="77777777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603" w:type="pct"/>
            <w:vAlign w:val="center"/>
          </w:tcPr>
          <w:p w14:paraId="31B5F0B9" w14:textId="77777777" w:rsidR="007C0687" w:rsidRPr="009105AA" w:rsidRDefault="008C0623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29" w:type="pct"/>
            <w:vMerge w:val="restart"/>
            <w:vAlign w:val="center"/>
          </w:tcPr>
          <w:p w14:paraId="2BE0B3B0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C0687" w:rsidRPr="009105AA" w14:paraId="2FF1C372" w14:textId="77777777" w:rsidTr="005E5039">
        <w:trPr>
          <w:trHeight w:val="20"/>
        </w:trPr>
        <w:tc>
          <w:tcPr>
            <w:tcW w:w="3768" w:type="pct"/>
            <w:gridSpan w:val="5"/>
          </w:tcPr>
          <w:p w14:paraId="2CDEC1B6" w14:textId="533BF9D5" w:rsidR="007C0687" w:rsidRPr="009105AA" w:rsidRDefault="007C0687" w:rsidP="007C0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="00746D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(экзамен)</w:t>
            </w:r>
          </w:p>
        </w:tc>
        <w:tc>
          <w:tcPr>
            <w:tcW w:w="603" w:type="pct"/>
            <w:vAlign w:val="center"/>
          </w:tcPr>
          <w:p w14:paraId="78BA3144" w14:textId="77777777" w:rsidR="007C0687" w:rsidRPr="009105AA" w:rsidRDefault="008C0623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9" w:type="pct"/>
            <w:vMerge/>
            <w:vAlign w:val="center"/>
          </w:tcPr>
          <w:p w14:paraId="1A00E8DA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C0687" w:rsidRPr="009105AA" w14:paraId="3B6FA2D1" w14:textId="77777777" w:rsidTr="005E5039">
        <w:trPr>
          <w:trHeight w:val="20"/>
        </w:trPr>
        <w:tc>
          <w:tcPr>
            <w:tcW w:w="3768" w:type="pct"/>
            <w:gridSpan w:val="5"/>
          </w:tcPr>
          <w:p w14:paraId="68E3B47E" w14:textId="77777777" w:rsidR="007C0687" w:rsidRPr="009105AA" w:rsidRDefault="007C0687" w:rsidP="007C0687">
            <w:pPr>
              <w:pStyle w:val="TableParagraph"/>
              <w:ind w:right="116"/>
              <w:jc w:val="right"/>
              <w:rPr>
                <w:b/>
                <w:bCs/>
                <w:i/>
                <w:sz w:val="24"/>
                <w:szCs w:val="24"/>
              </w:rPr>
            </w:pPr>
            <w:r w:rsidRPr="009105A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603" w:type="pct"/>
            <w:vAlign w:val="center"/>
          </w:tcPr>
          <w:p w14:paraId="02903BF0" w14:textId="77777777" w:rsidR="007C0687" w:rsidRPr="00404916" w:rsidRDefault="008C0623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9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629" w:type="pct"/>
            <w:vMerge/>
            <w:vAlign w:val="center"/>
          </w:tcPr>
          <w:p w14:paraId="72582AD2" w14:textId="77777777" w:rsidR="007C0687" w:rsidRPr="009105AA" w:rsidRDefault="007C0687" w:rsidP="007C06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44C60551" w14:textId="77777777" w:rsidR="0042129F" w:rsidRPr="009105AA" w:rsidRDefault="0042129F" w:rsidP="0042129F">
      <w:pPr>
        <w:pStyle w:val="a7"/>
        <w:ind w:left="709"/>
        <w:rPr>
          <w:i/>
        </w:rPr>
      </w:pPr>
      <w:r w:rsidRPr="009105AA">
        <w:rPr>
          <w:i/>
        </w:rPr>
        <w:t>.</w:t>
      </w:r>
    </w:p>
    <w:p w14:paraId="7BC6C2A6" w14:textId="77777777" w:rsidR="0042129F" w:rsidRPr="009105AA" w:rsidRDefault="0042129F" w:rsidP="0042129F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42129F" w:rsidRPr="009105AA" w:rsidSect="00631563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13264C6C" w14:textId="77777777" w:rsidR="0042129F" w:rsidRPr="009105AA" w:rsidRDefault="0042129F" w:rsidP="00115C9D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14:paraId="3F4E9749" w14:textId="77777777" w:rsidR="00115C9D" w:rsidRPr="00494DCC" w:rsidRDefault="00115C9D" w:rsidP="00115C9D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4DCC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450EB35F" w14:textId="77777777" w:rsidR="008C0623" w:rsidRPr="008C0623" w:rsidRDefault="008C0623" w:rsidP="002047D7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0623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учебного кабинета «Математические дисциплины». </w:t>
      </w:r>
    </w:p>
    <w:p w14:paraId="600413E8" w14:textId="77777777" w:rsidR="008C0623" w:rsidRPr="008C0623" w:rsidRDefault="008C0623" w:rsidP="002047D7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0623"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 «Математические дисциплины»:</w:t>
      </w:r>
    </w:p>
    <w:p w14:paraId="177CA7AA" w14:textId="77777777" w:rsidR="008C0623" w:rsidRPr="008C0623" w:rsidRDefault="008C0623" w:rsidP="002047D7">
      <w:pPr>
        <w:pStyle w:val="a7"/>
        <w:numPr>
          <w:ilvl w:val="0"/>
          <w:numId w:val="13"/>
        </w:numPr>
        <w:suppressAutoHyphens/>
        <w:spacing w:before="0" w:after="0" w:line="276" w:lineRule="auto"/>
        <w:ind w:left="426"/>
        <w:jc w:val="both"/>
        <w:rPr>
          <w:bCs/>
        </w:rPr>
      </w:pPr>
      <w:r w:rsidRPr="008C0623">
        <w:rPr>
          <w:bCs/>
        </w:rPr>
        <w:t xml:space="preserve">рабочее место преподавателя, </w:t>
      </w:r>
    </w:p>
    <w:p w14:paraId="2438EC51" w14:textId="77777777" w:rsidR="008C0623" w:rsidRPr="008C0623" w:rsidRDefault="008C0623" w:rsidP="002047D7">
      <w:pPr>
        <w:pStyle w:val="a7"/>
        <w:numPr>
          <w:ilvl w:val="0"/>
          <w:numId w:val="13"/>
        </w:numPr>
        <w:suppressAutoHyphens/>
        <w:spacing w:before="0" w:after="0" w:line="276" w:lineRule="auto"/>
        <w:ind w:left="426"/>
        <w:jc w:val="both"/>
        <w:rPr>
          <w:bCs/>
        </w:rPr>
      </w:pPr>
      <w:r w:rsidRPr="008C0623">
        <w:rPr>
          <w:bCs/>
        </w:rPr>
        <w:t xml:space="preserve">посадочные места обучающихся (по количеству обучающихся), </w:t>
      </w:r>
    </w:p>
    <w:p w14:paraId="36CEA4CF" w14:textId="77777777" w:rsidR="008C0623" w:rsidRPr="008C0623" w:rsidRDefault="008C0623" w:rsidP="002047D7">
      <w:pPr>
        <w:pStyle w:val="a7"/>
        <w:numPr>
          <w:ilvl w:val="0"/>
          <w:numId w:val="13"/>
        </w:numPr>
        <w:suppressAutoHyphens/>
        <w:spacing w:before="0" w:after="0" w:line="276" w:lineRule="auto"/>
        <w:ind w:left="426"/>
        <w:jc w:val="both"/>
        <w:rPr>
          <w:bCs/>
        </w:rPr>
      </w:pPr>
      <w:r w:rsidRPr="008C0623">
        <w:rPr>
          <w:bCs/>
        </w:rPr>
        <w:t>учебные наглядные пособия (таблицы, плакаты),</w:t>
      </w:r>
    </w:p>
    <w:p w14:paraId="30957AAF" w14:textId="77777777" w:rsidR="008C0623" w:rsidRPr="008C0623" w:rsidRDefault="008C0623" w:rsidP="002047D7">
      <w:pPr>
        <w:pStyle w:val="a7"/>
        <w:numPr>
          <w:ilvl w:val="0"/>
          <w:numId w:val="13"/>
        </w:numPr>
        <w:suppressAutoHyphens/>
        <w:spacing w:before="0" w:after="0" w:line="276" w:lineRule="auto"/>
        <w:ind w:left="426"/>
        <w:jc w:val="both"/>
        <w:rPr>
          <w:bCs/>
        </w:rPr>
      </w:pPr>
      <w:r>
        <w:rPr>
          <w:bCs/>
        </w:rPr>
        <w:t>т</w:t>
      </w:r>
      <w:r w:rsidRPr="008C0623">
        <w:rPr>
          <w:bCs/>
        </w:rPr>
        <w:t xml:space="preserve">ематические папки дидактических материалов, </w:t>
      </w:r>
    </w:p>
    <w:p w14:paraId="71904B1C" w14:textId="77777777" w:rsidR="008C0623" w:rsidRPr="008C0623" w:rsidRDefault="008C0623" w:rsidP="002047D7">
      <w:pPr>
        <w:pStyle w:val="a7"/>
        <w:numPr>
          <w:ilvl w:val="0"/>
          <w:numId w:val="13"/>
        </w:numPr>
        <w:suppressAutoHyphens/>
        <w:spacing w:before="0" w:after="0" w:line="276" w:lineRule="auto"/>
        <w:ind w:left="426"/>
        <w:jc w:val="both"/>
        <w:rPr>
          <w:bCs/>
        </w:rPr>
      </w:pPr>
      <w:r w:rsidRPr="008C0623">
        <w:rPr>
          <w:bCs/>
        </w:rPr>
        <w:t xml:space="preserve">комплект учебно-методической документации, </w:t>
      </w:r>
    </w:p>
    <w:p w14:paraId="479E7293" w14:textId="77777777" w:rsidR="008C0623" w:rsidRPr="008C0623" w:rsidRDefault="008C0623" w:rsidP="002047D7">
      <w:pPr>
        <w:pStyle w:val="a7"/>
        <w:numPr>
          <w:ilvl w:val="0"/>
          <w:numId w:val="13"/>
        </w:numPr>
        <w:suppressAutoHyphens/>
        <w:spacing w:before="0" w:after="0" w:line="276" w:lineRule="auto"/>
        <w:ind w:left="426"/>
        <w:jc w:val="both"/>
        <w:rPr>
          <w:bCs/>
        </w:rPr>
      </w:pPr>
      <w:r w:rsidRPr="008C0623">
        <w:rPr>
          <w:bCs/>
        </w:rPr>
        <w:t xml:space="preserve">комплект учебников (учебных пособий) по количеству обучающихся, </w:t>
      </w:r>
    </w:p>
    <w:p w14:paraId="249E3F8E" w14:textId="6C2AE8A1" w:rsidR="004C0735" w:rsidRPr="008C0623" w:rsidRDefault="008C0623" w:rsidP="002047D7">
      <w:pPr>
        <w:pStyle w:val="a7"/>
        <w:numPr>
          <w:ilvl w:val="0"/>
          <w:numId w:val="13"/>
        </w:numPr>
        <w:suppressAutoHyphens/>
        <w:spacing w:before="0" w:after="0" w:line="276" w:lineRule="auto"/>
        <w:ind w:left="426"/>
        <w:jc w:val="both"/>
        <w:rPr>
          <w:bCs/>
        </w:rPr>
      </w:pPr>
      <w:r w:rsidRPr="008C0623">
        <w:rPr>
          <w:bCs/>
        </w:rPr>
        <w:t>техническими средствами обучения: компьютер, мультимедиапроектор, калькуляторы.</w:t>
      </w:r>
    </w:p>
    <w:p w14:paraId="65F8EF5E" w14:textId="77777777" w:rsidR="008C0623" w:rsidRPr="009105AA" w:rsidRDefault="008C0623" w:rsidP="002047D7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DC4C27" w14:textId="77777777" w:rsidR="00336B5C" w:rsidRPr="00EC4F8E" w:rsidRDefault="00336B5C" w:rsidP="00336B5C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4F8E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76624CBB" w14:textId="77777777" w:rsidR="00336B5C" w:rsidRPr="00EC4F8E" w:rsidRDefault="00336B5C" w:rsidP="00336B5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4F8E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имеет п</w:t>
      </w:r>
      <w:r w:rsidRPr="00EC4F8E">
        <w:rPr>
          <w:rFonts w:ascii="Times New Roman" w:hAnsi="Times New Roman" w:cs="Times New Roman"/>
          <w:sz w:val="24"/>
          <w:szCs w:val="24"/>
        </w:rPr>
        <w:t xml:space="preserve">ечатные и электронные образовательные и информационные ресурсы, рекомендуемых для использования в образовательном процессе </w:t>
      </w:r>
    </w:p>
    <w:p w14:paraId="34269699" w14:textId="77777777" w:rsidR="00336B5C" w:rsidRPr="00EC4F8E" w:rsidRDefault="00336B5C" w:rsidP="00336B5C">
      <w:pPr>
        <w:pStyle w:val="a3"/>
        <w:spacing w:line="276" w:lineRule="auto"/>
        <w:ind w:firstLine="786"/>
        <w:jc w:val="both"/>
        <w:rPr>
          <w:b/>
          <w:lang w:val="ru-RU" w:eastAsia="ru-RU"/>
        </w:rPr>
      </w:pPr>
      <w:r w:rsidRPr="00EC4F8E">
        <w:rPr>
          <w:b/>
          <w:lang w:val="ru-RU" w:eastAsia="ru-RU"/>
        </w:rPr>
        <w:t>Перечень рекомендуемых учебных изданий, Интернет-ресурсов, дополнительной  литературы</w:t>
      </w:r>
    </w:p>
    <w:p w14:paraId="476C3E61" w14:textId="77777777" w:rsidR="00336B5C" w:rsidRPr="00EC4F8E" w:rsidRDefault="00336B5C" w:rsidP="00336B5C">
      <w:pPr>
        <w:pStyle w:val="a3"/>
        <w:widowControl/>
        <w:spacing w:line="276" w:lineRule="auto"/>
        <w:jc w:val="both"/>
        <w:rPr>
          <w:lang w:val="ru-RU" w:eastAsia="ru-RU"/>
        </w:rPr>
      </w:pPr>
      <w:r w:rsidRPr="00EC4F8E">
        <w:rPr>
          <w:lang w:val="ru-RU" w:eastAsia="ru-RU"/>
        </w:rPr>
        <w:t>Основные источники (печатные издания):</w:t>
      </w:r>
    </w:p>
    <w:p w14:paraId="1EA1DE11" w14:textId="77777777" w:rsidR="00336B5C" w:rsidRPr="00EC4F8E" w:rsidRDefault="00336B5C" w:rsidP="00336B5C">
      <w:pPr>
        <w:pStyle w:val="a3"/>
        <w:numPr>
          <w:ilvl w:val="0"/>
          <w:numId w:val="14"/>
        </w:numPr>
        <w:spacing w:line="276" w:lineRule="auto"/>
        <w:ind w:left="426"/>
        <w:rPr>
          <w:rFonts w:eastAsia="Times New Roman"/>
          <w:color w:val="000000"/>
          <w:lang w:val="ru-RU" w:eastAsia="ru-RU"/>
        </w:rPr>
      </w:pPr>
      <w:r w:rsidRPr="00EC4F8E">
        <w:rPr>
          <w:rFonts w:eastAsia="Times New Roman"/>
          <w:color w:val="000000"/>
          <w:lang w:val="ru-RU" w:eastAsia="ru-RU"/>
        </w:rPr>
        <w:t>Спирина М.С., Спирин П.А. Дискретная математика. – М.: Издательский центр «Академия», 2019 г. – 368 с.</w:t>
      </w:r>
    </w:p>
    <w:p w14:paraId="42D0E8F3" w14:textId="77777777" w:rsidR="00336B5C" w:rsidRPr="00EC4F8E" w:rsidRDefault="00336B5C" w:rsidP="00336B5C">
      <w:pPr>
        <w:pStyle w:val="a7"/>
        <w:numPr>
          <w:ilvl w:val="0"/>
          <w:numId w:val="14"/>
        </w:numPr>
        <w:spacing w:after="0"/>
        <w:ind w:left="426"/>
        <w:rPr>
          <w:rFonts w:eastAsia="Times New Roman"/>
          <w:color w:val="000000"/>
        </w:rPr>
      </w:pPr>
      <w:r w:rsidRPr="00EC4F8E">
        <w:rPr>
          <w:rFonts w:eastAsia="Times New Roman"/>
          <w:color w:val="000000"/>
        </w:rPr>
        <w:t>Спирина М.С., Спирин П.А. Дискретная математика. Сборник задач с алгоритмами решений – М.: Издательский центр «Академия», 2020 г. – 288 с.</w:t>
      </w:r>
    </w:p>
    <w:p w14:paraId="638583A6" w14:textId="77777777" w:rsidR="00336B5C" w:rsidRPr="00EC4F8E" w:rsidRDefault="00336B5C" w:rsidP="00336B5C">
      <w:pPr>
        <w:pStyle w:val="a7"/>
        <w:numPr>
          <w:ilvl w:val="0"/>
          <w:numId w:val="14"/>
        </w:numPr>
        <w:spacing w:after="0"/>
        <w:ind w:left="426"/>
        <w:rPr>
          <w:rFonts w:eastAsia="Times New Roman"/>
          <w:color w:val="000000"/>
        </w:rPr>
      </w:pPr>
      <w:r w:rsidRPr="00EC4F8E">
        <w:rPr>
          <w:rFonts w:eastAsia="Times New Roman"/>
          <w:color w:val="000000"/>
        </w:rPr>
        <w:t>Григорьев В.П., Сабурова Т.Н. Математика. – М.: Издательский центр «Академия», 2020 г. – 368 с.</w:t>
      </w:r>
    </w:p>
    <w:p w14:paraId="14185B30" w14:textId="77777777" w:rsidR="00336B5C" w:rsidRPr="00EC4F8E" w:rsidRDefault="00336B5C" w:rsidP="00336B5C">
      <w:pPr>
        <w:pStyle w:val="a7"/>
        <w:numPr>
          <w:ilvl w:val="0"/>
          <w:numId w:val="14"/>
        </w:numPr>
        <w:spacing w:after="0"/>
        <w:ind w:left="426"/>
        <w:rPr>
          <w:rFonts w:eastAsia="Times New Roman"/>
          <w:color w:val="000000"/>
        </w:rPr>
      </w:pPr>
      <w:r w:rsidRPr="00EC4F8E">
        <w:rPr>
          <w:rFonts w:eastAsia="Times New Roman"/>
          <w:color w:val="000000"/>
        </w:rPr>
        <w:t>Григорьев В.П., Дубинский Ю.А., Сабурова Т.Н., Элементы высшей математики. – М.: Издательский центр «Академия», 2020 г. – 400 с.</w:t>
      </w:r>
    </w:p>
    <w:p w14:paraId="056EF8CA" w14:textId="77777777" w:rsidR="00336B5C" w:rsidRDefault="00336B5C" w:rsidP="00336B5C">
      <w:pPr>
        <w:pStyle w:val="a7"/>
        <w:numPr>
          <w:ilvl w:val="0"/>
          <w:numId w:val="14"/>
        </w:numPr>
        <w:spacing w:after="0"/>
        <w:ind w:left="426"/>
        <w:rPr>
          <w:rFonts w:eastAsia="Times New Roman"/>
          <w:color w:val="000000"/>
        </w:rPr>
      </w:pPr>
      <w:r w:rsidRPr="00EC4F8E">
        <w:rPr>
          <w:rFonts w:eastAsia="Times New Roman"/>
          <w:color w:val="000000"/>
        </w:rPr>
        <w:t xml:space="preserve">Математика: учебник для СПО/под общ. ред. О.В. Татарникова. – М.: Издательство </w:t>
      </w:r>
      <w:proofErr w:type="spellStart"/>
      <w:r w:rsidRPr="00EC4F8E">
        <w:rPr>
          <w:rFonts w:eastAsia="Times New Roman"/>
          <w:color w:val="000000"/>
        </w:rPr>
        <w:t>Юрайт</w:t>
      </w:r>
      <w:proofErr w:type="spellEnd"/>
      <w:r w:rsidRPr="00EC4F8E">
        <w:rPr>
          <w:rFonts w:eastAsia="Times New Roman"/>
          <w:color w:val="000000"/>
        </w:rPr>
        <w:t>, 2019. – 450 с. – Серия: Профессиональное образование.</w:t>
      </w:r>
    </w:p>
    <w:p w14:paraId="4FBC4CB5" w14:textId="77777777" w:rsidR="00336B5C" w:rsidRDefault="00336B5C" w:rsidP="00336B5C">
      <w:pPr>
        <w:pStyle w:val="a3"/>
        <w:widowControl/>
        <w:numPr>
          <w:ilvl w:val="0"/>
          <w:numId w:val="14"/>
        </w:numPr>
        <w:spacing w:line="276" w:lineRule="auto"/>
        <w:ind w:left="426"/>
        <w:jc w:val="both"/>
        <w:rPr>
          <w:lang w:val="ru-RU"/>
        </w:rPr>
      </w:pPr>
      <w:proofErr w:type="spellStart"/>
      <w:r w:rsidRPr="005B5E16">
        <w:rPr>
          <w:rFonts w:eastAsia="Times New Roman"/>
          <w:color w:val="000000"/>
          <w:lang w:val="ru-RU"/>
        </w:rPr>
        <w:t>Баврин</w:t>
      </w:r>
      <w:proofErr w:type="spellEnd"/>
      <w:r w:rsidRPr="005B5E16">
        <w:rPr>
          <w:rFonts w:eastAsia="Times New Roman"/>
          <w:color w:val="000000"/>
          <w:lang w:val="ru-RU"/>
        </w:rPr>
        <w:t xml:space="preserve"> И.И. Математика для технических колледжей и техникумов: учебник и практикум для среднего профессионального образования.– </w:t>
      </w:r>
      <w:r w:rsidRPr="00336B5C">
        <w:rPr>
          <w:rFonts w:eastAsia="Times New Roman"/>
          <w:color w:val="000000"/>
          <w:lang w:val="ru-RU"/>
        </w:rPr>
        <w:t xml:space="preserve">М.: Издательство </w:t>
      </w:r>
      <w:proofErr w:type="spellStart"/>
      <w:r w:rsidRPr="00336B5C">
        <w:rPr>
          <w:rFonts w:eastAsia="Times New Roman"/>
          <w:color w:val="000000"/>
          <w:lang w:val="ru-RU"/>
        </w:rPr>
        <w:t>Юрайт</w:t>
      </w:r>
      <w:proofErr w:type="spellEnd"/>
      <w:r w:rsidRPr="00336B5C">
        <w:rPr>
          <w:rFonts w:eastAsia="Times New Roman"/>
          <w:color w:val="000000"/>
          <w:lang w:val="ru-RU"/>
        </w:rPr>
        <w:t>, 2020. – 397 с.</w:t>
      </w:r>
      <w:r w:rsidRPr="00336B5C">
        <w:rPr>
          <w:lang w:val="ru-RU"/>
        </w:rPr>
        <w:t xml:space="preserve"> </w:t>
      </w:r>
    </w:p>
    <w:p w14:paraId="4419C4A6" w14:textId="23FD83F6" w:rsidR="00336B5C" w:rsidRPr="00EC4F8E" w:rsidRDefault="00336B5C" w:rsidP="00336B5C">
      <w:pPr>
        <w:pStyle w:val="a3"/>
        <w:widowControl/>
        <w:numPr>
          <w:ilvl w:val="0"/>
          <w:numId w:val="14"/>
        </w:numPr>
        <w:spacing w:line="276" w:lineRule="auto"/>
        <w:ind w:left="426"/>
        <w:jc w:val="both"/>
        <w:rPr>
          <w:lang w:val="ru-RU"/>
        </w:rPr>
      </w:pPr>
      <w:r w:rsidRPr="00EC4F8E">
        <w:rPr>
          <w:lang w:val="ru-RU"/>
        </w:rPr>
        <w:t>Башмаков М.И., Математика. – М.: Издательский центр «Академия», 2019 г. – 256 с.</w:t>
      </w:r>
    </w:p>
    <w:p w14:paraId="117CB47F" w14:textId="77777777" w:rsidR="00336B5C" w:rsidRPr="00EC4F8E" w:rsidRDefault="00336B5C" w:rsidP="00336B5C">
      <w:pPr>
        <w:pStyle w:val="af"/>
        <w:spacing w:line="276" w:lineRule="auto"/>
      </w:pPr>
      <w:r w:rsidRPr="00EC4F8E">
        <w:t>Электронные</w:t>
      </w:r>
      <w:r w:rsidRPr="00EC4F8E">
        <w:rPr>
          <w:spacing w:val="-3"/>
        </w:rPr>
        <w:t xml:space="preserve"> </w:t>
      </w:r>
      <w:r w:rsidRPr="00EC4F8E">
        <w:t>издания:</w:t>
      </w:r>
    </w:p>
    <w:p w14:paraId="452345B9" w14:textId="42D2241A" w:rsidR="00336B5C" w:rsidRDefault="00336B5C" w:rsidP="00336B5C">
      <w:pPr>
        <w:pStyle w:val="af"/>
        <w:numPr>
          <w:ilvl w:val="0"/>
          <w:numId w:val="15"/>
        </w:numPr>
        <w:spacing w:line="276" w:lineRule="auto"/>
        <w:ind w:left="426"/>
        <w:rPr>
          <w:color w:val="000000"/>
        </w:rPr>
      </w:pPr>
      <w:r w:rsidRPr="00EC4F8E">
        <w:rPr>
          <w:color w:val="000000"/>
        </w:rPr>
        <w:t xml:space="preserve">www.school-collection.edu.ru - Единая коллекции цифровых образовательных ресурсов </w:t>
      </w:r>
    </w:p>
    <w:p w14:paraId="7536998E" w14:textId="77777777" w:rsidR="00336B5C" w:rsidRDefault="00336B5C" w:rsidP="00336B5C">
      <w:pPr>
        <w:pStyle w:val="af"/>
        <w:numPr>
          <w:ilvl w:val="0"/>
          <w:numId w:val="15"/>
        </w:numPr>
        <w:spacing w:line="276" w:lineRule="auto"/>
        <w:ind w:left="426"/>
        <w:rPr>
          <w:color w:val="000000"/>
        </w:rPr>
      </w:pPr>
      <w:r w:rsidRPr="00EC4F8E">
        <w:rPr>
          <w:color w:val="000000"/>
        </w:rPr>
        <w:t xml:space="preserve"> http://siblec.ru — Справочник по Высшей математике</w:t>
      </w:r>
    </w:p>
    <w:p w14:paraId="4AADC423" w14:textId="77777777" w:rsidR="00336B5C" w:rsidRPr="00EC4F8E" w:rsidRDefault="00336B5C" w:rsidP="00336B5C">
      <w:pPr>
        <w:pStyle w:val="af"/>
        <w:spacing w:line="276" w:lineRule="auto"/>
      </w:pPr>
      <w:r w:rsidRPr="00EC4F8E">
        <w:t>Дополнительные</w:t>
      </w:r>
      <w:r w:rsidRPr="00EC4F8E">
        <w:rPr>
          <w:spacing w:val="-4"/>
        </w:rPr>
        <w:t xml:space="preserve"> </w:t>
      </w:r>
      <w:r w:rsidRPr="00EC4F8E">
        <w:t>источники</w:t>
      </w:r>
      <w:r w:rsidRPr="00EC4F8E">
        <w:rPr>
          <w:spacing w:val="1"/>
        </w:rPr>
        <w:t xml:space="preserve"> </w:t>
      </w:r>
      <w:r w:rsidRPr="00EC4F8E">
        <w:t>(печатные</w:t>
      </w:r>
      <w:r w:rsidRPr="00EC4F8E">
        <w:rPr>
          <w:spacing w:val="-5"/>
        </w:rPr>
        <w:t xml:space="preserve"> </w:t>
      </w:r>
      <w:r w:rsidRPr="00EC4F8E">
        <w:t>издания):</w:t>
      </w:r>
    </w:p>
    <w:p w14:paraId="5B5A121A" w14:textId="6A2BAE8C" w:rsidR="00336B5C" w:rsidRPr="00336B5C" w:rsidRDefault="00336B5C" w:rsidP="00336B5C">
      <w:pPr>
        <w:pStyle w:val="a7"/>
        <w:numPr>
          <w:ilvl w:val="0"/>
          <w:numId w:val="19"/>
        </w:numPr>
        <w:spacing w:before="0" w:after="0" w:line="276" w:lineRule="auto"/>
        <w:ind w:left="426"/>
        <w:jc w:val="both"/>
      </w:pPr>
      <w:r w:rsidRPr="00336B5C">
        <w:t>Игошин В.И., Элементы математической логики. - М.: Издательский центр «Академия», 2017 г. – 320 с.</w:t>
      </w:r>
    </w:p>
    <w:p w14:paraId="15F90B21" w14:textId="094C346F" w:rsidR="00336B5C" w:rsidRPr="00336B5C" w:rsidRDefault="00336B5C" w:rsidP="00336B5C">
      <w:pPr>
        <w:pStyle w:val="a7"/>
        <w:numPr>
          <w:ilvl w:val="0"/>
          <w:numId w:val="19"/>
        </w:numPr>
        <w:spacing w:before="0" w:after="0" w:line="276" w:lineRule="auto"/>
        <w:ind w:left="426"/>
        <w:jc w:val="both"/>
      </w:pPr>
      <w:r w:rsidRPr="00336B5C">
        <w:lastRenderedPageBreak/>
        <w:t>Спирина М.С., Спирин П.А., Дискретная математика. Сборник задач с алгоритмами решений. - Башмаков М.И., Математика. – М.: Издательский центр «Академия», 2016 г.</w:t>
      </w:r>
    </w:p>
    <w:p w14:paraId="6593AE06" w14:textId="751D8EDD" w:rsidR="00336B5C" w:rsidRPr="00336B5C" w:rsidRDefault="00336B5C" w:rsidP="00336B5C">
      <w:pPr>
        <w:pStyle w:val="a7"/>
        <w:numPr>
          <w:ilvl w:val="0"/>
          <w:numId w:val="19"/>
        </w:numPr>
        <w:spacing w:before="0" w:after="0" w:line="276" w:lineRule="auto"/>
        <w:ind w:left="426"/>
        <w:jc w:val="both"/>
      </w:pPr>
      <w:r w:rsidRPr="00336B5C">
        <w:t>Башмаков М.И., Математика. – М.: Издательский центр «Академия», 2019 г. – 256 с.</w:t>
      </w:r>
    </w:p>
    <w:p w14:paraId="1E7D5A4B" w14:textId="4C397C5D" w:rsidR="00542FBC" w:rsidRPr="00336B5C" w:rsidRDefault="00336B5C" w:rsidP="00336B5C">
      <w:pPr>
        <w:pStyle w:val="a7"/>
        <w:numPr>
          <w:ilvl w:val="0"/>
          <w:numId w:val="19"/>
        </w:numPr>
        <w:spacing w:before="0" w:after="0" w:line="276" w:lineRule="auto"/>
        <w:ind w:left="426"/>
        <w:jc w:val="both"/>
        <w:rPr>
          <w:b/>
          <w:i/>
        </w:rPr>
      </w:pPr>
      <w:r w:rsidRPr="00336B5C">
        <w:t>Григорьев В.П., Дубинский Ю.А., Сабурова Т.Н., Элементы высшей математики. – М.: Издательский центр «Академия», 2016 г. – 400 с.</w:t>
      </w:r>
      <w:r w:rsidR="00542FBC" w:rsidRPr="00336B5C">
        <w:rPr>
          <w:b/>
          <w:i/>
        </w:rPr>
        <w:br w:type="page"/>
      </w:r>
    </w:p>
    <w:p w14:paraId="49FDBA40" w14:textId="77777777" w:rsidR="0042129F" w:rsidRDefault="0042129F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105AA">
        <w:rPr>
          <w:rFonts w:ascii="Times New Roman" w:hAnsi="Times New Roman" w:cs="Times New Roman"/>
          <w:b/>
          <w:iCs/>
          <w:sz w:val="24"/>
          <w:szCs w:val="24"/>
        </w:rPr>
        <w:lastRenderedPageBreak/>
        <w:t>4. КОНТРОЛЬ И ОЦЕНКА РЕЗУЛЬТАТОВ ОСВОЕНИЯ УЧЕБНОЙ ДИСЦИПЛИНЫ</w:t>
      </w:r>
      <w:r w:rsidR="008F430F" w:rsidRPr="009105A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iCs/>
          <w:sz w:val="24"/>
          <w:szCs w:val="24"/>
        </w:rPr>
        <w:t>ЕН.0</w:t>
      </w:r>
      <w:r w:rsidR="00B570A9">
        <w:rPr>
          <w:rFonts w:ascii="Times New Roman" w:hAnsi="Times New Roman" w:cs="Times New Roman"/>
          <w:b/>
          <w:iCs/>
          <w:sz w:val="24"/>
          <w:szCs w:val="24"/>
        </w:rPr>
        <w:t>2 ДИСКРЕТНАЯ МАТЕМАТИКА</w:t>
      </w:r>
    </w:p>
    <w:p w14:paraId="25DEFC46" w14:textId="77777777" w:rsidR="00115C9D" w:rsidRPr="009105AA" w:rsidRDefault="00115C9D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W w:w="102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4"/>
        <w:gridCol w:w="3201"/>
        <w:gridCol w:w="3595"/>
      </w:tblGrid>
      <w:tr w:rsidR="00115C9D" w:rsidRPr="00B570A9" w14:paraId="00DD46A4" w14:textId="77777777" w:rsidTr="00421D1F">
        <w:trPr>
          <w:trHeight w:val="125"/>
        </w:trPr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C6CB" w14:textId="77777777" w:rsidR="00115C9D" w:rsidRPr="00B570A9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570A9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50E2" w14:textId="77777777" w:rsidR="00115C9D" w:rsidRPr="00B570A9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570A9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C0BF" w14:textId="77777777" w:rsidR="00115C9D" w:rsidRPr="00B570A9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570A9">
              <w:rPr>
                <w:rFonts w:ascii="Times New Roman" w:hAnsi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8C140D" w:rsidRPr="00B570A9" w14:paraId="09D565DC" w14:textId="77777777" w:rsidTr="005A5451">
        <w:trPr>
          <w:trHeight w:val="53"/>
        </w:trPr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C098" w14:textId="77777777" w:rsidR="008C140D" w:rsidRPr="00B570A9" w:rsidRDefault="008C140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570A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Знания</w:t>
            </w:r>
          </w:p>
        </w:tc>
        <w:tc>
          <w:tcPr>
            <w:tcW w:w="3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EE65" w14:textId="77777777" w:rsidR="008C140D" w:rsidRDefault="008C140D" w:rsidP="00560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Демонстрация знаний:</w:t>
            </w:r>
          </w:p>
          <w:p w14:paraId="0900B98D" w14:textId="77777777" w:rsidR="008C140D" w:rsidRDefault="008C140D" w:rsidP="00560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Знание алгебры логики, представление функции в совершенных нормальных формах, знать многочлен Жегалкина.</w:t>
            </w:r>
          </w:p>
          <w:p w14:paraId="79F15571" w14:textId="77777777" w:rsidR="008C140D" w:rsidRDefault="008C140D" w:rsidP="00560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Знать основные классы функций, теорему поста.</w:t>
            </w:r>
          </w:p>
          <w:p w14:paraId="191598A8" w14:textId="77777777" w:rsidR="008C140D" w:rsidRDefault="008C140D" w:rsidP="00560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Знать основные понятия теории множеств.</w:t>
            </w:r>
          </w:p>
          <w:p w14:paraId="3B727FD8" w14:textId="77777777" w:rsidR="008C140D" w:rsidRDefault="008C140D" w:rsidP="00560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Знать логику предикатов, бинарные отношения и их виды.</w:t>
            </w:r>
          </w:p>
          <w:p w14:paraId="2D03E358" w14:textId="77777777" w:rsidR="008C140D" w:rsidRDefault="008C140D" w:rsidP="00560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Знать алгебры вычетов и их приложение к простейшим шифрам.</w:t>
            </w:r>
          </w:p>
          <w:p w14:paraId="6602797C" w14:textId="77777777" w:rsidR="008C140D" w:rsidRDefault="008C140D" w:rsidP="00560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Знать метод математической индукции.</w:t>
            </w:r>
          </w:p>
          <w:p w14:paraId="47329939" w14:textId="18D508AB" w:rsidR="008C140D" w:rsidRPr="008C140D" w:rsidRDefault="008C140D" w:rsidP="00560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Знать алгоритмическое перечисление основных комбинаторных объектов.</w:t>
            </w:r>
          </w:p>
        </w:tc>
        <w:tc>
          <w:tcPr>
            <w:tcW w:w="3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2D0994" w14:textId="6E01149B" w:rsidR="008C140D" w:rsidRPr="00B570A9" w:rsidRDefault="008C140D" w:rsidP="00421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570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тестирование, выполнение индивидуальных заданий различной сложности</w:t>
            </w:r>
          </w:p>
        </w:tc>
      </w:tr>
      <w:tr w:rsidR="008C140D" w:rsidRPr="00B570A9" w14:paraId="325949DE" w14:textId="77777777" w:rsidTr="005A5451">
        <w:trPr>
          <w:trHeight w:val="269"/>
        </w:trPr>
        <w:tc>
          <w:tcPr>
            <w:tcW w:w="3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5C65" w14:textId="77777777" w:rsidR="008C140D" w:rsidRPr="00B570A9" w:rsidRDefault="008C140D" w:rsidP="00421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0A9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функции алгебры логики, представление функции в совершенных нормальных формах, многочлен Жегалкина</w:t>
            </w:r>
          </w:p>
          <w:p w14:paraId="613286BA" w14:textId="77777777" w:rsidR="008C140D" w:rsidRPr="00B570A9" w:rsidRDefault="008C140D" w:rsidP="00421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0A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классы функций, полноту множества функций, теорему Поста.</w:t>
            </w:r>
          </w:p>
          <w:p w14:paraId="6A6766F5" w14:textId="77777777" w:rsidR="008C140D" w:rsidRPr="00B570A9" w:rsidRDefault="008C140D" w:rsidP="00421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0A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теории множеств.</w:t>
            </w:r>
          </w:p>
          <w:p w14:paraId="1BE5B998" w14:textId="77777777" w:rsidR="008C140D" w:rsidRPr="00B570A9" w:rsidRDefault="008C140D" w:rsidP="00421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0A9">
              <w:rPr>
                <w:rFonts w:ascii="Times New Roman" w:eastAsia="Times New Roman" w:hAnsi="Times New Roman" w:cs="Times New Roman"/>
                <w:sz w:val="24"/>
                <w:szCs w:val="24"/>
              </w:rPr>
              <w:t>Логику предикатов, бинарные отношения и их виды.</w:t>
            </w:r>
          </w:p>
          <w:p w14:paraId="570DC7F8" w14:textId="77777777" w:rsidR="008C140D" w:rsidRPr="00B570A9" w:rsidRDefault="008C140D" w:rsidP="00421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Элементы теории отображений и алгебры подстановок </w:t>
            </w:r>
          </w:p>
          <w:p w14:paraId="46BD676F" w14:textId="77777777" w:rsidR="008C140D" w:rsidRPr="00B570A9" w:rsidRDefault="008C140D" w:rsidP="00421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0A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алгебры вычетов и их приложение к простейшим криптографическим шифрам.</w:t>
            </w:r>
          </w:p>
          <w:p w14:paraId="6B35EE34" w14:textId="77777777" w:rsidR="008C140D" w:rsidRPr="00B570A9" w:rsidRDefault="008C140D" w:rsidP="00421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0A9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математической индукции.</w:t>
            </w:r>
          </w:p>
          <w:p w14:paraId="0F003BC7" w14:textId="77777777" w:rsidR="008C140D" w:rsidRPr="00B570A9" w:rsidRDefault="008C140D" w:rsidP="00421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0A9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Алгоритмическое перечисление основных комбинаторных объектов.</w:t>
            </w:r>
          </w:p>
          <w:p w14:paraId="1701F093" w14:textId="77777777" w:rsidR="008C140D" w:rsidRPr="00B570A9" w:rsidRDefault="008C140D" w:rsidP="00421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0A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теории графов, характеристики графов, Эйлеровы и Гамильтоновы графы, плоские графы, деревья, ориентированные графы, бинарные деревья.</w:t>
            </w:r>
          </w:p>
          <w:p w14:paraId="4077027B" w14:textId="77777777" w:rsidR="008C140D" w:rsidRPr="00B570A9" w:rsidRDefault="008C140D" w:rsidP="00421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0A9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теории автоматов.</w:t>
            </w: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02AC" w14:textId="77777777" w:rsidR="008C140D" w:rsidRPr="00B570A9" w:rsidRDefault="008C140D" w:rsidP="00421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6019" w14:textId="6AEBAAB7" w:rsidR="008C140D" w:rsidRPr="00B570A9" w:rsidRDefault="008C140D" w:rsidP="00421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15C9D" w:rsidRPr="00B570A9" w14:paraId="2BF6A7A4" w14:textId="77777777" w:rsidTr="00421D1F">
        <w:trPr>
          <w:trHeight w:val="309"/>
        </w:trPr>
        <w:tc>
          <w:tcPr>
            <w:tcW w:w="3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98A0" w14:textId="77777777" w:rsidR="00115C9D" w:rsidRPr="00B570A9" w:rsidRDefault="00115C9D" w:rsidP="00421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2F6D6" w14:textId="77777777" w:rsidR="00115C9D" w:rsidRPr="00B570A9" w:rsidRDefault="00115C9D" w:rsidP="00421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38DF" w14:textId="77777777" w:rsidR="00115C9D" w:rsidRPr="00B570A9" w:rsidRDefault="00EC688C" w:rsidP="00421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570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ответов в ходе эвристической беседы,</w:t>
            </w:r>
            <w:r w:rsidR="00B570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570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</w:tr>
      <w:tr w:rsidR="00115C9D" w:rsidRPr="00B570A9" w14:paraId="5B8CE55A" w14:textId="77777777" w:rsidTr="00421D1F">
        <w:trPr>
          <w:trHeight w:val="31"/>
        </w:trPr>
        <w:tc>
          <w:tcPr>
            <w:tcW w:w="3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A163F" w14:textId="77777777" w:rsidR="00115C9D" w:rsidRPr="00B570A9" w:rsidRDefault="00115C9D" w:rsidP="00421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364B" w14:textId="77777777" w:rsidR="00115C9D" w:rsidRPr="00B570A9" w:rsidRDefault="00115C9D" w:rsidP="00421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B90F" w14:textId="77777777" w:rsidR="00EC688C" w:rsidRPr="00B570A9" w:rsidRDefault="00EC688C" w:rsidP="00421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70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ответов в ходе эвристической беседы,</w:t>
            </w:r>
            <w:r w:rsidR="00B570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570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презентаций</w:t>
            </w:r>
          </w:p>
          <w:p w14:paraId="707F37CF" w14:textId="77777777" w:rsidR="00115C9D" w:rsidRPr="00B570A9" w:rsidRDefault="00115C9D" w:rsidP="00421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C140D" w:rsidRPr="00B570A9" w14:paraId="2FC3FFFD" w14:textId="77777777" w:rsidTr="008C140D">
        <w:trPr>
          <w:trHeight w:val="242"/>
        </w:trPr>
        <w:tc>
          <w:tcPr>
            <w:tcW w:w="3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478FED" w14:textId="77777777" w:rsidR="008C140D" w:rsidRPr="00B570A9" w:rsidRDefault="008C140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70A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Умения</w:t>
            </w:r>
          </w:p>
        </w:tc>
        <w:tc>
          <w:tcPr>
            <w:tcW w:w="3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1EB48" w14:textId="77777777" w:rsidR="008C140D" w:rsidRDefault="008C140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Демонстрация умений:</w:t>
            </w:r>
          </w:p>
          <w:p w14:paraId="7A574C49" w14:textId="77777777" w:rsidR="008C140D" w:rsidRDefault="008C140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Уметь применять логические операции, формулы логики.</w:t>
            </w:r>
          </w:p>
          <w:p w14:paraId="2B4AF8C5" w14:textId="77777777" w:rsidR="008C140D" w:rsidRDefault="008C140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Уметь выполнять операции над множествами.</w:t>
            </w:r>
          </w:p>
          <w:p w14:paraId="5964E55C" w14:textId="77777777" w:rsidR="001D7C6D" w:rsidRDefault="008C140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Уметь </w:t>
            </w:r>
            <w:r w:rsidR="001D7C6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применять методы защиты информации.</w:t>
            </w:r>
          </w:p>
          <w:p w14:paraId="422DCD95" w14:textId="77777777" w:rsidR="001D7C6D" w:rsidRDefault="001D7C6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Уметь строить графы по исходным данным.</w:t>
            </w:r>
          </w:p>
          <w:p w14:paraId="67B17861" w14:textId="77777777" w:rsidR="001D7C6D" w:rsidRDefault="001D7C6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14:paraId="7D61B766" w14:textId="77777777" w:rsidR="001D7C6D" w:rsidRDefault="001D7C6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14:paraId="45717073" w14:textId="77777777" w:rsidR="001D7C6D" w:rsidRDefault="001D7C6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14:paraId="1F6955F6" w14:textId="28C5C05D" w:rsidR="008C140D" w:rsidRPr="00B570A9" w:rsidRDefault="008C140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137032" w14:textId="7CF9796D" w:rsidR="008C140D" w:rsidRPr="00B570A9" w:rsidRDefault="008C140D" w:rsidP="00B570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70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тестирование, </w:t>
            </w:r>
          </w:p>
        </w:tc>
      </w:tr>
      <w:tr w:rsidR="008C140D" w:rsidRPr="00E65C6C" w14:paraId="10BC2DFF" w14:textId="77777777" w:rsidTr="008C140D">
        <w:trPr>
          <w:trHeight w:val="269"/>
        </w:trPr>
        <w:tc>
          <w:tcPr>
            <w:tcW w:w="3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404DE0" w14:textId="77777777" w:rsidR="008C140D" w:rsidRPr="00B570A9" w:rsidRDefault="008C140D" w:rsidP="00EC6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0A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логические операции, формулы логики, законы алгебры логики.</w:t>
            </w:r>
          </w:p>
          <w:p w14:paraId="76F8505B" w14:textId="77777777" w:rsidR="008C140D" w:rsidRPr="00B570A9" w:rsidRDefault="008C140D" w:rsidP="00EC6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0A9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операции над множествами.</w:t>
            </w:r>
          </w:p>
          <w:p w14:paraId="2F2FA5ED" w14:textId="77777777" w:rsidR="008C140D" w:rsidRPr="00B570A9" w:rsidRDefault="008C140D" w:rsidP="00B57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0A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методы криптографической защиты информации.</w:t>
            </w:r>
          </w:p>
          <w:p w14:paraId="51FD3A1B" w14:textId="77777777" w:rsidR="008C140D" w:rsidRPr="00B570A9" w:rsidRDefault="008C140D" w:rsidP="00EC6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0A9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графы по исходным данным.</w:t>
            </w:r>
          </w:p>
        </w:tc>
        <w:tc>
          <w:tcPr>
            <w:tcW w:w="32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AB02CF" w14:textId="77777777" w:rsidR="008C140D" w:rsidRPr="00B570A9" w:rsidRDefault="008C140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B9B6" w14:textId="0E70159A" w:rsidR="008C140D" w:rsidRPr="00B570A9" w:rsidRDefault="008C140D" w:rsidP="00B570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C140D" w:rsidRPr="00E65C6C" w14:paraId="2F57B223" w14:textId="77777777" w:rsidTr="001D748F">
        <w:trPr>
          <w:trHeight w:val="3420"/>
        </w:trPr>
        <w:tc>
          <w:tcPr>
            <w:tcW w:w="3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F0FC" w14:textId="77777777" w:rsidR="008C140D" w:rsidRPr="00B570A9" w:rsidRDefault="008C140D" w:rsidP="00EC6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ED3A" w14:textId="77777777" w:rsidR="008C140D" w:rsidRPr="00B570A9" w:rsidRDefault="008C140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AC9AD" w14:textId="77777777" w:rsidR="008C140D" w:rsidRPr="00B570A9" w:rsidRDefault="008C140D" w:rsidP="00B570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70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демонстрация умения формулировать задачи логического характера и применять средства математической логики для их решения</w:t>
            </w:r>
          </w:p>
        </w:tc>
      </w:tr>
    </w:tbl>
    <w:p w14:paraId="1E3D4FED" w14:textId="77777777" w:rsidR="00D86A76" w:rsidRPr="009105AA" w:rsidRDefault="00D86A76" w:rsidP="006303BF">
      <w:pPr>
        <w:rPr>
          <w:rFonts w:ascii="Times New Roman" w:hAnsi="Times New Roman" w:cs="Times New Roman"/>
          <w:sz w:val="24"/>
          <w:szCs w:val="24"/>
        </w:rPr>
      </w:pPr>
    </w:p>
    <w:sectPr w:rsidR="00D86A76" w:rsidRPr="009105AA" w:rsidSect="00D86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54856" w14:textId="77777777" w:rsidR="00E90DEF" w:rsidRDefault="00E90DEF" w:rsidP="0042129F">
      <w:pPr>
        <w:spacing w:after="0" w:line="240" w:lineRule="auto"/>
      </w:pPr>
      <w:r>
        <w:separator/>
      </w:r>
    </w:p>
  </w:endnote>
  <w:endnote w:type="continuationSeparator" w:id="0">
    <w:p w14:paraId="3C1EC0AC" w14:textId="77777777" w:rsidR="00E90DEF" w:rsidRDefault="00E90DEF" w:rsidP="00421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3920501"/>
      <w:docPartObj>
        <w:docPartGallery w:val="Page Numbers (Bottom of Page)"/>
        <w:docPartUnique/>
      </w:docPartObj>
    </w:sdtPr>
    <w:sdtEndPr/>
    <w:sdtContent>
      <w:p w14:paraId="68EA6BB6" w14:textId="33792A65" w:rsidR="00440FA7" w:rsidRDefault="00440FA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EE3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04331CEE" w14:textId="77777777" w:rsidR="00440FA7" w:rsidRDefault="00440FA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F4895" w14:textId="77777777" w:rsidR="00E90DEF" w:rsidRDefault="00E90DEF" w:rsidP="0042129F">
      <w:pPr>
        <w:spacing w:after="0" w:line="240" w:lineRule="auto"/>
      </w:pPr>
      <w:r>
        <w:separator/>
      </w:r>
    </w:p>
  </w:footnote>
  <w:footnote w:type="continuationSeparator" w:id="0">
    <w:p w14:paraId="35ACA4C9" w14:textId="77777777" w:rsidR="00E90DEF" w:rsidRDefault="00E90DEF" w:rsidP="00421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4537D"/>
    <w:multiLevelType w:val="hybridMultilevel"/>
    <w:tmpl w:val="4EA0DE8E"/>
    <w:lvl w:ilvl="0" w:tplc="9BB028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09E4"/>
    <w:multiLevelType w:val="hybridMultilevel"/>
    <w:tmpl w:val="DEAE591E"/>
    <w:lvl w:ilvl="0" w:tplc="3E98ABA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193C55A5"/>
    <w:multiLevelType w:val="hybridMultilevel"/>
    <w:tmpl w:val="74A4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14800"/>
    <w:multiLevelType w:val="hybridMultilevel"/>
    <w:tmpl w:val="6DD02522"/>
    <w:lvl w:ilvl="0" w:tplc="11DEEAB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8D36A73"/>
    <w:multiLevelType w:val="hybridMultilevel"/>
    <w:tmpl w:val="BDB2D712"/>
    <w:lvl w:ilvl="0" w:tplc="6256D8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65001"/>
    <w:multiLevelType w:val="hybridMultilevel"/>
    <w:tmpl w:val="13EE176A"/>
    <w:lvl w:ilvl="0" w:tplc="962CB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23079"/>
    <w:multiLevelType w:val="hybridMultilevel"/>
    <w:tmpl w:val="AACAB078"/>
    <w:lvl w:ilvl="0" w:tplc="111A8F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5E57B9"/>
    <w:multiLevelType w:val="hybridMultilevel"/>
    <w:tmpl w:val="56EE80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0010F3"/>
    <w:multiLevelType w:val="hybridMultilevel"/>
    <w:tmpl w:val="C002C8A4"/>
    <w:lvl w:ilvl="0" w:tplc="7E9A52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3A186C"/>
    <w:multiLevelType w:val="hybridMultilevel"/>
    <w:tmpl w:val="09382870"/>
    <w:lvl w:ilvl="0" w:tplc="CFAA55D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8F3EC2"/>
    <w:multiLevelType w:val="hybridMultilevel"/>
    <w:tmpl w:val="952A0A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C912A9"/>
    <w:multiLevelType w:val="hybridMultilevel"/>
    <w:tmpl w:val="70D66198"/>
    <w:lvl w:ilvl="0" w:tplc="69FECE0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57C64"/>
    <w:multiLevelType w:val="hybridMultilevel"/>
    <w:tmpl w:val="EFD6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DB0DE2"/>
    <w:multiLevelType w:val="hybridMultilevel"/>
    <w:tmpl w:val="81B6B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76643"/>
    <w:multiLevelType w:val="hybridMultilevel"/>
    <w:tmpl w:val="CD98D6BE"/>
    <w:lvl w:ilvl="0" w:tplc="CFAA55D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FE5B0F"/>
    <w:multiLevelType w:val="hybridMultilevel"/>
    <w:tmpl w:val="8B1C32AE"/>
    <w:lvl w:ilvl="0" w:tplc="B8F2A7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7"/>
  </w:num>
  <w:num w:numId="6">
    <w:abstractNumId w:val="16"/>
  </w:num>
  <w:num w:numId="7">
    <w:abstractNumId w:val="13"/>
  </w:num>
  <w:num w:numId="8">
    <w:abstractNumId w:val="15"/>
  </w:num>
  <w:num w:numId="9">
    <w:abstractNumId w:val="3"/>
  </w:num>
  <w:num w:numId="10">
    <w:abstractNumId w:val="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4"/>
  </w:num>
  <w:num w:numId="15">
    <w:abstractNumId w:val="9"/>
  </w:num>
  <w:num w:numId="16">
    <w:abstractNumId w:val="4"/>
  </w:num>
  <w:num w:numId="17">
    <w:abstractNumId w:val="11"/>
  </w:num>
  <w:num w:numId="18">
    <w:abstractNumId w:val="1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3D95"/>
    <w:rsid w:val="00003277"/>
    <w:rsid w:val="000721BE"/>
    <w:rsid w:val="000D44E9"/>
    <w:rsid w:val="00115C9D"/>
    <w:rsid w:val="001551D9"/>
    <w:rsid w:val="001626A1"/>
    <w:rsid w:val="001A6921"/>
    <w:rsid w:val="001D7C6D"/>
    <w:rsid w:val="002047D7"/>
    <w:rsid w:val="002D35F9"/>
    <w:rsid w:val="00300CB3"/>
    <w:rsid w:val="00300FBE"/>
    <w:rsid w:val="00321C2D"/>
    <w:rsid w:val="003332BE"/>
    <w:rsid w:val="00336B5C"/>
    <w:rsid w:val="0036377C"/>
    <w:rsid w:val="00371908"/>
    <w:rsid w:val="00375839"/>
    <w:rsid w:val="003A1FCC"/>
    <w:rsid w:val="003A2C3F"/>
    <w:rsid w:val="003A5903"/>
    <w:rsid w:val="003C3EE3"/>
    <w:rsid w:val="003E1690"/>
    <w:rsid w:val="00404916"/>
    <w:rsid w:val="0042129F"/>
    <w:rsid w:val="00421D1F"/>
    <w:rsid w:val="00440FA7"/>
    <w:rsid w:val="004459E9"/>
    <w:rsid w:val="004471BF"/>
    <w:rsid w:val="004A06D5"/>
    <w:rsid w:val="004B7016"/>
    <w:rsid w:val="004C0735"/>
    <w:rsid w:val="004F07A3"/>
    <w:rsid w:val="00542FBC"/>
    <w:rsid w:val="00560177"/>
    <w:rsid w:val="00563FCA"/>
    <w:rsid w:val="00571489"/>
    <w:rsid w:val="005735B8"/>
    <w:rsid w:val="00577731"/>
    <w:rsid w:val="005B472F"/>
    <w:rsid w:val="005B5E16"/>
    <w:rsid w:val="005B7111"/>
    <w:rsid w:val="005C7B27"/>
    <w:rsid w:val="005E3000"/>
    <w:rsid w:val="005E5039"/>
    <w:rsid w:val="005E59B9"/>
    <w:rsid w:val="00605644"/>
    <w:rsid w:val="00624B79"/>
    <w:rsid w:val="006303BF"/>
    <w:rsid w:val="00631563"/>
    <w:rsid w:val="00670DD9"/>
    <w:rsid w:val="00680E8E"/>
    <w:rsid w:val="006B3A13"/>
    <w:rsid w:val="006B61A0"/>
    <w:rsid w:val="006C3D95"/>
    <w:rsid w:val="00702578"/>
    <w:rsid w:val="0072436C"/>
    <w:rsid w:val="00741ACF"/>
    <w:rsid w:val="00746DD0"/>
    <w:rsid w:val="007957FD"/>
    <w:rsid w:val="007A73DE"/>
    <w:rsid w:val="007C0687"/>
    <w:rsid w:val="00837ADC"/>
    <w:rsid w:val="00864221"/>
    <w:rsid w:val="00880A60"/>
    <w:rsid w:val="00890A7F"/>
    <w:rsid w:val="008C0623"/>
    <w:rsid w:val="008C140D"/>
    <w:rsid w:val="008F430F"/>
    <w:rsid w:val="009105AA"/>
    <w:rsid w:val="009227D9"/>
    <w:rsid w:val="009260D6"/>
    <w:rsid w:val="00973D77"/>
    <w:rsid w:val="009F290D"/>
    <w:rsid w:val="00AE5AC3"/>
    <w:rsid w:val="00B570A9"/>
    <w:rsid w:val="00B96716"/>
    <w:rsid w:val="00BC01AB"/>
    <w:rsid w:val="00C85CC4"/>
    <w:rsid w:val="00C94742"/>
    <w:rsid w:val="00CA788E"/>
    <w:rsid w:val="00CB54E2"/>
    <w:rsid w:val="00CB6A40"/>
    <w:rsid w:val="00CB74C9"/>
    <w:rsid w:val="00D520B4"/>
    <w:rsid w:val="00D545FD"/>
    <w:rsid w:val="00D70FE7"/>
    <w:rsid w:val="00D86A76"/>
    <w:rsid w:val="00DA377E"/>
    <w:rsid w:val="00DC3EFC"/>
    <w:rsid w:val="00DE74A0"/>
    <w:rsid w:val="00E20A91"/>
    <w:rsid w:val="00E31795"/>
    <w:rsid w:val="00E65C6C"/>
    <w:rsid w:val="00E90DEF"/>
    <w:rsid w:val="00EC08FE"/>
    <w:rsid w:val="00EC688C"/>
    <w:rsid w:val="00EF2761"/>
    <w:rsid w:val="00F1503D"/>
    <w:rsid w:val="00F25EB9"/>
    <w:rsid w:val="00F41494"/>
    <w:rsid w:val="00F55FB9"/>
    <w:rsid w:val="00FC6AA7"/>
    <w:rsid w:val="00FE7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B8B51"/>
  <w15:docId w15:val="{15C09D7C-C8A4-4A9B-AEE6-473EA22AF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129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B7111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5B7111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111"/>
    <w:rPr>
      <w:sz w:val="24"/>
      <w:szCs w:val="24"/>
    </w:rPr>
  </w:style>
  <w:style w:type="character" w:customStyle="1" w:styleId="90">
    <w:name w:val="Заголовок 9 Знак"/>
    <w:link w:val="9"/>
    <w:rsid w:val="005B7111"/>
    <w:rPr>
      <w:rFonts w:ascii="Cambria" w:eastAsia="Times New Roman" w:hAnsi="Cambria" w:cs="Times New Roman"/>
      <w:sz w:val="22"/>
      <w:szCs w:val="22"/>
      <w:lang w:val="ru-RU"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42129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42129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42129F"/>
    <w:rPr>
      <w:rFonts w:eastAsiaTheme="minorEastAsia"/>
      <w:lang w:val="en-US"/>
    </w:rPr>
  </w:style>
  <w:style w:type="character" w:styleId="a6">
    <w:name w:val="footnote reference"/>
    <w:basedOn w:val="a0"/>
    <w:uiPriority w:val="99"/>
    <w:rsid w:val="0042129F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42129F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42129F"/>
    <w:rPr>
      <w:rFonts w:cs="Times New Roman"/>
      <w:i/>
    </w:rPr>
  </w:style>
  <w:style w:type="paragraph" w:styleId="a9">
    <w:name w:val="header"/>
    <w:basedOn w:val="a"/>
    <w:link w:val="aa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rsid w:val="00FC6A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Balloon Text"/>
    <w:basedOn w:val="a"/>
    <w:link w:val="ae"/>
    <w:semiHidden/>
    <w:unhideWhenUsed/>
    <w:rsid w:val="00C85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C85CC4"/>
    <w:rPr>
      <w:rFonts w:ascii="Segoe UI" w:eastAsiaTheme="minorEastAsia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C08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f">
    <w:name w:val="Body Text"/>
    <w:basedOn w:val="a"/>
    <w:link w:val="af0"/>
    <w:uiPriority w:val="1"/>
    <w:qFormat/>
    <w:rsid w:val="00837A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837ADC"/>
    <w:rPr>
      <w:sz w:val="24"/>
      <w:szCs w:val="24"/>
      <w:lang w:eastAsia="en-US"/>
    </w:rPr>
  </w:style>
  <w:style w:type="character" w:styleId="af1">
    <w:name w:val="annotation reference"/>
    <w:basedOn w:val="a0"/>
    <w:semiHidden/>
    <w:unhideWhenUsed/>
    <w:rsid w:val="00B570A9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B570A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B570A9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semiHidden/>
    <w:unhideWhenUsed/>
    <w:rsid w:val="00B570A9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B570A9"/>
    <w:rPr>
      <w:rFonts w:asciiTheme="minorHAnsi" w:eastAsiaTheme="minorEastAsia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1&#1087;&#1086;&#1083;&#1080;&#1090;&#1077;&#1093;\&#1054;&#1055;&#1054;&#1055;\09.02.06\&#1055;&#1088;&#1086;&#1075;&#1088;&#1072;&#1084;&#1084;&#1099;\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7F0AE-79FD-4274-BDE6-74DDA9521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шаблон.dotx</Template>
  <TotalTime>66</TotalTime>
  <Pages>11</Pages>
  <Words>1556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8</cp:lastModifiedBy>
  <cp:revision>16</cp:revision>
  <cp:lastPrinted>2023-10-03T08:29:00Z</cp:lastPrinted>
  <dcterms:created xsi:type="dcterms:W3CDTF">2021-09-28T19:16:00Z</dcterms:created>
  <dcterms:modified xsi:type="dcterms:W3CDTF">2023-10-16T10:52:00Z</dcterms:modified>
</cp:coreProperties>
</file>